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AF94836"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463E61" w:rsidRPr="00463E61">
        <w:rPr>
          <w:bCs/>
          <w:noProof w:val="0"/>
          <w:sz w:val="24"/>
          <w:szCs w:val="24"/>
        </w:rPr>
        <w:t>8568</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4245BB"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48468E1" w:rsidR="005701DE" w:rsidRPr="00410371" w:rsidRDefault="00463E61" w:rsidP="00DE642F">
            <w:pPr>
              <w:pStyle w:val="CRCoverPage"/>
              <w:spacing w:after="0"/>
              <w:rPr>
                <w:noProof/>
              </w:rPr>
            </w:pPr>
            <w:r>
              <w:rPr>
                <w:b/>
                <w:noProof/>
                <w:sz w:val="28"/>
              </w:rPr>
              <w:t>5606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4245BB"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4245BB"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36DD841B" w:rsidR="00A302F6" w:rsidRDefault="007077A3" w:rsidP="00A437DC">
            <w:pPr>
              <w:pStyle w:val="CRCoverPage"/>
              <w:spacing w:after="0"/>
              <w:rPr>
                <w:noProof/>
              </w:rPr>
            </w:pPr>
            <w:r>
              <w:t xml:space="preserve"> </w:t>
            </w:r>
            <w:r w:rsidR="00B72154">
              <w:t>UPF support for N6 delay measurements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4245BB"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D48D612" w:rsidR="00A302F6" w:rsidRDefault="007B0CAC"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Pr="00C82545" w:rsidRDefault="00A302F6" w:rsidP="00DE642F">
            <w:pPr>
              <w:pStyle w:val="CRCoverPage"/>
              <w:spacing w:after="0"/>
              <w:ind w:left="100" w:right="-609"/>
              <w:rPr>
                <w:b/>
                <w:bCs/>
                <w:noProof/>
              </w:rPr>
            </w:pPr>
            <w:r w:rsidRPr="00C82545">
              <w:rPr>
                <w:b/>
                <w:bCs/>
              </w:rP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4BEAD90" w:rsidR="00A302F6" w:rsidRDefault="00853871" w:rsidP="00DE642F">
            <w:pPr>
              <w:pStyle w:val="CRCoverPage"/>
              <w:spacing w:after="0"/>
              <w:ind w:left="100"/>
              <w:rPr>
                <w:noProof/>
              </w:rPr>
            </w:pPr>
            <w:r>
              <w:rPr>
                <w:noProof/>
              </w:rPr>
              <w:t>To address the outcome of KI#</w:t>
            </w:r>
            <w:r w:rsidR="00C82545">
              <w:rPr>
                <w:noProof/>
              </w:rPr>
              <w:t>2</w:t>
            </w:r>
            <w:r>
              <w:rPr>
                <w:noProof/>
              </w:rPr>
              <w:t xml:space="preserve"> in approved </w:t>
            </w:r>
            <w:r w:rsidRPr="00853871">
              <w:rPr>
                <w:noProof/>
              </w:rPr>
              <w:t>eEDGE_5GC_Ph3</w:t>
            </w:r>
            <w:r>
              <w:rPr>
                <w:noProof/>
              </w:rPr>
              <w:t xml:space="preserve"> WID </w:t>
            </w:r>
            <w:bookmarkStart w:id="0" w:name="_Hlk172818770"/>
            <w:r>
              <w:rPr>
                <w:noProof/>
              </w:rPr>
              <w:t>SP-240996</w:t>
            </w:r>
            <w:bookmarkEnd w:id="0"/>
            <w:r>
              <w:rPr>
                <w:noProof/>
              </w:rPr>
              <w:t xml:space="preserve"> on </w:t>
            </w:r>
            <w:r w:rsidR="00C82545" w:rsidRPr="00C82545">
              <w:rPr>
                <w:noProof/>
              </w:rPr>
              <w:t xml:space="preserve">N6 delay measurement, the functionality of </w:t>
            </w:r>
            <w:r w:rsidR="004245BB">
              <w:rPr>
                <w:noProof/>
              </w:rPr>
              <w:t>UPF</w:t>
            </w:r>
            <w:r w:rsidR="00C82545" w:rsidRPr="00C82545">
              <w:rPr>
                <w:noProof/>
              </w:rPr>
              <w:t xml:space="preserve"> to </w:t>
            </w:r>
            <w:r w:rsidR="004245BB">
              <w:rPr>
                <w:noProof/>
              </w:rPr>
              <w:t xml:space="preserve">measure N6 delay and SMF to consider supported N6 delay measurement protocol during provisioning of available UPFs are </w:t>
            </w:r>
            <w:r w:rsidR="00C82545" w:rsidRPr="00C82545">
              <w:rPr>
                <w:noProof/>
              </w:rPr>
              <w:t>introduced</w:t>
            </w:r>
            <w:r w:rsidR="00AB3B2A">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4C32B" w14:textId="77777777" w:rsidR="00C82545" w:rsidRDefault="00C82545" w:rsidP="00DE642F">
            <w:pPr>
              <w:pStyle w:val="CRCoverPage"/>
              <w:spacing w:after="0"/>
              <w:ind w:left="100"/>
              <w:rPr>
                <w:noProof/>
              </w:rPr>
            </w:pPr>
            <w:r>
              <w:rPr>
                <w:noProof/>
              </w:rPr>
              <w:t>Expand UPF functionalities to include performing N6 delay measurement</w:t>
            </w:r>
            <w:r w:rsidR="004245BB">
              <w:rPr>
                <w:noProof/>
              </w:rPr>
              <w:t>.</w:t>
            </w:r>
          </w:p>
          <w:p w14:paraId="10286948" w14:textId="77300319" w:rsidR="004245BB" w:rsidRDefault="004245BB" w:rsidP="00DE642F">
            <w:pPr>
              <w:pStyle w:val="CRCoverPage"/>
              <w:spacing w:after="0"/>
              <w:ind w:left="100"/>
              <w:rPr>
                <w:noProof/>
              </w:rPr>
            </w:pPr>
            <w:r>
              <w:rPr>
                <w:noProof/>
              </w:rPr>
              <w:t>Introduce N6 delay measurement protocol as part of SMF provisioning of available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B67B935" w:rsidR="00A302F6" w:rsidRDefault="005D4F97" w:rsidP="00DE642F">
            <w:pPr>
              <w:pStyle w:val="CRCoverPage"/>
              <w:spacing w:after="0"/>
              <w:ind w:left="100"/>
              <w:rPr>
                <w:noProof/>
              </w:rPr>
            </w:pPr>
            <w:r>
              <w:rPr>
                <w:lang w:eastAsia="zh-CN"/>
              </w:rPr>
              <w:t xml:space="preserve">5.8.2.X, </w:t>
            </w:r>
            <w:r w:rsidR="00C82545">
              <w:rPr>
                <w:lang w:eastAsia="zh-CN"/>
              </w:rPr>
              <w:t>6.2.</w:t>
            </w:r>
            <w:r w:rsidR="00B72154">
              <w:rPr>
                <w:lang w:eastAsia="zh-CN"/>
              </w:rPr>
              <w:t>2, 6.2.</w:t>
            </w:r>
            <w:r w:rsidR="00C82545">
              <w:rPr>
                <w:lang w:eastAsia="zh-CN"/>
              </w:rPr>
              <w:t xml:space="preserve">3, </w:t>
            </w:r>
            <w:r w:rsidR="00B72154">
              <w:rPr>
                <w:lang w:eastAsia="zh-CN"/>
              </w:rPr>
              <w:t>6.3.3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4601AAE5" w:rsidR="00A302F6" w:rsidRDefault="00AB3B2A"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905E131"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1B7B9" w14:textId="77777777" w:rsidR="004245BB" w:rsidRDefault="00A302F6" w:rsidP="00DE642F">
            <w:pPr>
              <w:pStyle w:val="CRCoverPage"/>
              <w:spacing w:after="0"/>
              <w:ind w:left="99"/>
              <w:rPr>
                <w:noProof/>
              </w:rPr>
            </w:pPr>
            <w:r>
              <w:rPr>
                <w:noProof/>
              </w:rPr>
              <w:t xml:space="preserve">TS </w:t>
            </w:r>
            <w:r w:rsidR="00AB3B2A">
              <w:rPr>
                <w:noProof/>
              </w:rPr>
              <w:t>23.502</w:t>
            </w:r>
            <w:r>
              <w:rPr>
                <w:noProof/>
              </w:rPr>
              <w:t xml:space="preserve"> CR </w:t>
            </w:r>
            <w:r w:rsidR="00463E61">
              <w:rPr>
                <w:noProof/>
              </w:rPr>
              <w:t>4985</w:t>
            </w:r>
          </w:p>
          <w:p w14:paraId="2B84313E" w14:textId="51A7885C" w:rsidR="00A302F6" w:rsidRDefault="004245BB" w:rsidP="00DE642F">
            <w:pPr>
              <w:pStyle w:val="CRCoverPage"/>
              <w:spacing w:after="0"/>
              <w:ind w:left="99"/>
              <w:rPr>
                <w:noProof/>
              </w:rPr>
            </w:pPr>
            <w:r>
              <w:rPr>
                <w:noProof/>
              </w:rPr>
              <w:t>TS 23.548 CR 0251</w:t>
            </w:r>
            <w:r w:rsidR="00A302F6">
              <w:rPr>
                <w:noProof/>
              </w:rPr>
              <w:t xml:space="preserve">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7B40BFED" w14:textId="77777777" w:rsidR="00FD0B36" w:rsidRPr="001B7C50" w:rsidRDefault="00FD0B36" w:rsidP="00FD0B36">
      <w:pPr>
        <w:pStyle w:val="Heading4"/>
        <w:rPr>
          <w:ins w:id="10" w:author="Nokia-TC" w:date="2024-08-09T13:26:00Z" w16du:dateUtc="2024-08-09T12:26:00Z"/>
          <w:lang w:eastAsia="ko-KR"/>
        </w:rPr>
      </w:pPr>
      <w:bookmarkStart w:id="11" w:name="_Toc20149859"/>
      <w:bookmarkStart w:id="12" w:name="_Toc27846656"/>
      <w:bookmarkStart w:id="13" w:name="_Toc36187784"/>
      <w:bookmarkStart w:id="14" w:name="_Toc45183688"/>
      <w:bookmarkStart w:id="15" w:name="_Toc47342530"/>
      <w:bookmarkStart w:id="16" w:name="_Toc51769230"/>
      <w:bookmarkStart w:id="17" w:name="_Toc170193959"/>
      <w:bookmarkStart w:id="18" w:name="_Toc170194491"/>
      <w:bookmarkStart w:id="19" w:name="_Toc170194492"/>
      <w:bookmarkStart w:id="20" w:name="_Toc20150171"/>
      <w:bookmarkStart w:id="21" w:name="_Toc27846973"/>
      <w:bookmarkStart w:id="22" w:name="_Toc36188104"/>
      <w:bookmarkStart w:id="23" w:name="_Toc45184009"/>
      <w:bookmarkStart w:id="24" w:name="_Toc47342851"/>
      <w:bookmarkStart w:id="25" w:name="_Toc51769553"/>
      <w:bookmarkStart w:id="26" w:name="_Toc170193086"/>
      <w:ins w:id="27" w:author="Nokia-TC" w:date="2024-08-09T13:26:00Z" w16du:dateUtc="2024-08-09T12:26:00Z">
        <w:r w:rsidRPr="001B7C50">
          <w:rPr>
            <w:lang w:eastAsia="ko-KR"/>
          </w:rPr>
          <w:t>5.8.2.</w:t>
        </w:r>
        <w:r>
          <w:rPr>
            <w:lang w:eastAsia="ko-KR"/>
          </w:rPr>
          <w:t>X</w:t>
        </w:r>
        <w:r w:rsidRPr="001B7C50">
          <w:rPr>
            <w:lang w:eastAsia="ko-KR"/>
          </w:rPr>
          <w:tab/>
        </w:r>
        <w:bookmarkEnd w:id="11"/>
        <w:bookmarkEnd w:id="12"/>
        <w:bookmarkEnd w:id="13"/>
        <w:bookmarkEnd w:id="14"/>
        <w:bookmarkEnd w:id="15"/>
        <w:bookmarkEnd w:id="16"/>
        <w:bookmarkEnd w:id="17"/>
        <w:r>
          <w:rPr>
            <w:lang w:eastAsia="ko-KR"/>
          </w:rPr>
          <w:t>N6 delay measurement</w:t>
        </w:r>
      </w:ins>
    </w:p>
    <w:p w14:paraId="7E0FE13A" w14:textId="77777777" w:rsidR="00FD0B36" w:rsidRDefault="00FD0B36" w:rsidP="00FD0B36">
      <w:pPr>
        <w:rPr>
          <w:ins w:id="28" w:author="Nokia-TC" w:date="2024-08-09T13:26:00Z" w16du:dateUtc="2024-08-09T12:26:00Z"/>
          <w:lang w:eastAsia="ko-KR"/>
        </w:rPr>
      </w:pPr>
      <w:ins w:id="29" w:author="Nokia-TC" w:date="2024-08-09T13:26:00Z" w16du:dateUtc="2024-08-09T12:26:00Z">
        <w:r w:rsidRPr="1F09FF9A">
          <w:rPr>
            <w:lang w:eastAsia="ko-KR"/>
          </w:rPr>
          <w:t xml:space="preserve">The UPF may perform N6 delay measurement between the UPF N6 interface and an external measurement endpoint in the DN. The measurement endpoint in the DN can be used for delay measurements representing just a single EAS IP address, for instance when the measurement endpoint is deployed within the same IP host as the EAS itself. Alternatively the measurement endpoint can be used for delay measurements representing multiple EAS IP addresses within a certain IP address prefix/subnet, for instance when the measurement endpoint is deployed in a node such as a router or load balancer on path or close to the EAS’s so that the delay from the node to any of the EAS’s is considered negligible. . The N6 delay measurements are per measurement endpoint, hence, may be independent from any UE PDU session. </w:t>
        </w:r>
      </w:ins>
    </w:p>
    <w:p w14:paraId="42407145" w14:textId="77777777" w:rsidR="00FD0B36" w:rsidRDefault="00FD0B36" w:rsidP="00FD0B36">
      <w:pPr>
        <w:rPr>
          <w:ins w:id="30" w:author="Nokia-TC" w:date="2024-08-09T13:26:00Z" w16du:dateUtc="2024-08-09T12:26:00Z"/>
          <w:lang w:eastAsia="ko-KR"/>
        </w:rPr>
      </w:pPr>
      <w:ins w:id="31" w:author="Nokia-TC" w:date="2024-08-09T13:26:00Z" w16du:dateUtc="2024-08-09T12:26:00Z">
        <w:r>
          <w:rPr>
            <w:lang w:eastAsia="ko-KR"/>
          </w:rPr>
          <w:t>The UPF may expose N6 delay measurements by using UPF Event Exposure via Service Based Interface as described in clause 5.8.2.17 and in clause 5.2.26.2 of TS 23.502 [3]. The NF consumer such as SMF may subscribe to UPF N6 delay measurement event notification along with providing the measurement endpoint information, the measurement protocol(s) to be used and the measurement protocol-specific parameters. SMF may receive the N6 delay measurement assistance information from AF via EAS Deployment Information (EDI) as defined in clause 6.2.3.4.1 of TS 23.548 [130].</w:t>
        </w:r>
      </w:ins>
    </w:p>
    <w:p w14:paraId="3D464001" w14:textId="77777777" w:rsidR="00FD0B36" w:rsidRDefault="00FD0B36" w:rsidP="00FD0B36">
      <w:pPr>
        <w:rPr>
          <w:ins w:id="32" w:author="Nokia-TC" w:date="2024-08-09T13:26:00Z" w16du:dateUtc="2024-08-09T12:26:00Z"/>
          <w:lang w:eastAsia="ko-KR"/>
        </w:rPr>
      </w:pPr>
      <w:ins w:id="33" w:author="Nokia-TC" w:date="2024-08-09T13:26:00Z" w16du:dateUtc="2024-08-09T12:26:00Z">
        <w:r>
          <w:rPr>
            <w:lang w:eastAsia="ko-KR"/>
          </w:rPr>
          <w:t xml:space="preserve">Based on the provided parameters as part of Table 4.15.4.5.1-1 of TS 23.502 [3], the UPF may filter the measurement results based on DNN or N6 Network Instance and notify the SMF on the N6 delay measurement results per provided measurement endpoint, i.e., IP address(es)/prefix(es). </w:t>
        </w:r>
      </w:ins>
    </w:p>
    <w:p w14:paraId="4B123B55" w14:textId="77777777" w:rsidR="00FD0B36" w:rsidRDefault="00FD0B36" w:rsidP="00FD0B36">
      <w:pPr>
        <w:rPr>
          <w:ins w:id="34" w:author="Nokia-TC" w:date="2024-08-09T13:26:00Z" w16du:dateUtc="2024-08-09T12:26:00Z"/>
          <w:lang w:eastAsia="ko-KR"/>
        </w:rPr>
      </w:pPr>
      <w:ins w:id="35" w:author="Nokia-TC" w:date="2024-08-09T13:26:00Z" w16du:dateUtc="2024-08-09T12:26:00Z">
        <w:r>
          <w:rPr>
            <w:lang w:eastAsia="ko-KR"/>
          </w:rPr>
          <w:t>The SMF may use the N6 delay measurement results to enhance L-UPF and EAS (re)selection procedure defined in clause 6.2 of TS 23.548 [130].</w:t>
        </w:r>
      </w:ins>
    </w:p>
    <w:p w14:paraId="28FB68CA" w14:textId="199ADF6B" w:rsidR="00F330B3" w:rsidRDefault="00FD0B36" w:rsidP="004D7A9E">
      <w:pPr>
        <w:rPr>
          <w:lang w:eastAsia="ko-KR"/>
        </w:rPr>
      </w:pPr>
      <w:ins w:id="36" w:author="Nokia-TC" w:date="2024-08-09T13:26:00Z" w16du:dateUtc="2024-08-09T12:26:00Z">
        <w:r>
          <w:rPr>
            <w:lang w:eastAsia="ko-KR"/>
          </w:rPr>
          <w:t xml:space="preserve">When the UPF supports N6 delay measurement, it may register its NF profile to NRF including the supported measurement protocols. </w:t>
        </w:r>
      </w:ins>
    </w:p>
    <w:p w14:paraId="0BA9CF3B" w14:textId="77777777" w:rsidR="004D7A9E" w:rsidRPr="00E219EA" w:rsidRDefault="004D7A9E" w:rsidP="004D7A9E">
      <w:pPr>
        <w:pStyle w:val="StartEndofChange"/>
        <w:rPr>
          <w:lang w:eastAsia="zh-CN"/>
        </w:rPr>
      </w:pPr>
      <w:r>
        <w:t>Second</w:t>
      </w:r>
      <w:r w:rsidRPr="00E219EA">
        <w:t xml:space="preserve"> CHANGE</w:t>
      </w:r>
    </w:p>
    <w:p w14:paraId="5A09BE4D" w14:textId="5E0C8EFB" w:rsidR="00C82545" w:rsidRPr="001B7C50" w:rsidRDefault="00C82545" w:rsidP="00C82545">
      <w:pPr>
        <w:pStyle w:val="Heading3"/>
      </w:pPr>
      <w:r w:rsidRPr="001B7C50">
        <w:t>6.2.2</w:t>
      </w:r>
      <w:r w:rsidRPr="001B7C50">
        <w:tab/>
        <w:t>SMF</w:t>
      </w:r>
      <w:bookmarkEnd w:id="18"/>
    </w:p>
    <w:p w14:paraId="42D67055" w14:textId="77777777" w:rsidR="00C82545" w:rsidRPr="001B7C50" w:rsidRDefault="00C82545" w:rsidP="00C82545">
      <w:r w:rsidRPr="001B7C50">
        <w:t>The Session Management function (SMF) includes the following functionality. Some or all of the SMF functionalities may be supported in a single instance of a SMF:</w:t>
      </w:r>
    </w:p>
    <w:p w14:paraId="37A036FC" w14:textId="77777777" w:rsidR="00C82545" w:rsidRPr="001B7C50" w:rsidRDefault="00C82545" w:rsidP="00C82545">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186A2DAD" w14:textId="77777777" w:rsidR="00C82545" w:rsidRPr="001B7C50" w:rsidRDefault="00C82545" w:rsidP="00C82545">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C670E4E" w14:textId="77777777" w:rsidR="00C82545" w:rsidRPr="001B7C50" w:rsidRDefault="00C82545" w:rsidP="00C82545">
      <w:pPr>
        <w:pStyle w:val="B1"/>
        <w:rPr>
          <w:rFonts w:eastAsia="SimSun"/>
        </w:rPr>
      </w:pPr>
      <w:r w:rsidRPr="001B7C50">
        <w:rPr>
          <w:rFonts w:eastAsia="SimSun"/>
        </w:rPr>
        <w:t>-</w:t>
      </w:r>
      <w:r w:rsidRPr="001B7C50">
        <w:rPr>
          <w:rFonts w:eastAsia="SimSun"/>
        </w:rPr>
        <w:tab/>
        <w:t>DHCPv4 (server and client) and DHCPv6 (server and client) functions.</w:t>
      </w:r>
    </w:p>
    <w:p w14:paraId="589C929D" w14:textId="77777777" w:rsidR="00C82545" w:rsidRPr="001B7C50" w:rsidRDefault="00C82545" w:rsidP="00C82545">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9B1676E" w14:textId="77777777" w:rsidR="00C82545" w:rsidRPr="001B7C50" w:rsidRDefault="00C82545" w:rsidP="00C82545">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D9AAFE" w14:textId="77777777" w:rsidR="00C82545" w:rsidRPr="001B7C50" w:rsidRDefault="00C82545" w:rsidP="00C82545">
      <w:pPr>
        <w:pStyle w:val="B1"/>
        <w:rPr>
          <w:rFonts w:eastAsia="SimSun"/>
        </w:rPr>
      </w:pPr>
      <w:r w:rsidRPr="001B7C50">
        <w:t>-</w:t>
      </w:r>
      <w:r w:rsidRPr="001B7C50">
        <w:tab/>
        <w:t>Configures traffic steering at UPF to route traffic to proper destination.</w:t>
      </w:r>
    </w:p>
    <w:p w14:paraId="3A81CFC7" w14:textId="77777777" w:rsidR="00C82545" w:rsidRPr="001B7C50" w:rsidRDefault="00C82545" w:rsidP="00C82545">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210CE8BA" w14:textId="77777777" w:rsidR="00C82545" w:rsidRPr="001B7C50" w:rsidRDefault="00C82545" w:rsidP="00C82545">
      <w:pPr>
        <w:pStyle w:val="B1"/>
        <w:rPr>
          <w:rFonts w:eastAsia="SimSun"/>
        </w:rPr>
      </w:pPr>
      <w:r w:rsidRPr="001B7C50">
        <w:rPr>
          <w:rFonts w:eastAsia="SimSun"/>
        </w:rPr>
        <w:t>-</w:t>
      </w:r>
      <w:r w:rsidRPr="001B7C50">
        <w:rPr>
          <w:rFonts w:eastAsia="SimSun"/>
        </w:rPr>
        <w:tab/>
        <w:t>Termination of interfaces towards Policy control functions.</w:t>
      </w:r>
    </w:p>
    <w:p w14:paraId="0748DC79" w14:textId="77777777" w:rsidR="00C82545" w:rsidRPr="001B7C50" w:rsidRDefault="00C82545" w:rsidP="00C82545">
      <w:pPr>
        <w:pStyle w:val="B1"/>
        <w:rPr>
          <w:rFonts w:eastAsia="SimSun"/>
        </w:rPr>
      </w:pPr>
      <w:r w:rsidRPr="001B7C50">
        <w:rPr>
          <w:rFonts w:eastAsia="SimSun"/>
        </w:rPr>
        <w:t>-</w:t>
      </w:r>
      <w:r w:rsidRPr="001B7C50">
        <w:rPr>
          <w:rFonts w:eastAsia="SimSun"/>
        </w:rPr>
        <w:tab/>
        <w:t>Lawful intercept (for SM events and interface to LI System).</w:t>
      </w:r>
    </w:p>
    <w:p w14:paraId="113ECA94" w14:textId="77777777" w:rsidR="00C82545" w:rsidRPr="001B7C50" w:rsidRDefault="00C82545" w:rsidP="00C82545">
      <w:pPr>
        <w:pStyle w:val="B1"/>
      </w:pPr>
      <w:r w:rsidRPr="001B7C50">
        <w:lastRenderedPageBreak/>
        <w:t>-</w:t>
      </w:r>
      <w:r w:rsidRPr="001B7C50">
        <w:tab/>
        <w:t>Support for charging.</w:t>
      </w:r>
    </w:p>
    <w:p w14:paraId="30EE4138" w14:textId="77777777" w:rsidR="00C82545" w:rsidRPr="001B7C50" w:rsidRDefault="00C82545" w:rsidP="00C82545">
      <w:pPr>
        <w:pStyle w:val="B1"/>
        <w:rPr>
          <w:rFonts w:eastAsia="SimSun"/>
        </w:rPr>
      </w:pPr>
      <w:r w:rsidRPr="001B7C50">
        <w:rPr>
          <w:rFonts w:eastAsia="SimSun"/>
        </w:rPr>
        <w:t>-</w:t>
      </w:r>
      <w:r w:rsidRPr="001B7C50">
        <w:rPr>
          <w:rFonts w:eastAsia="SimSun"/>
        </w:rPr>
        <w:tab/>
        <w:t>Control and coordination of charging data collection at UPF.</w:t>
      </w:r>
    </w:p>
    <w:p w14:paraId="3F48D6B0" w14:textId="77777777" w:rsidR="00C82545" w:rsidRPr="001B7C50" w:rsidRDefault="00C82545" w:rsidP="00C82545">
      <w:pPr>
        <w:pStyle w:val="B1"/>
        <w:rPr>
          <w:rFonts w:eastAsia="SimSun"/>
        </w:rPr>
      </w:pPr>
      <w:r w:rsidRPr="001B7C50">
        <w:rPr>
          <w:rFonts w:eastAsia="SimSun"/>
        </w:rPr>
        <w:t>-</w:t>
      </w:r>
      <w:r w:rsidRPr="001B7C50">
        <w:rPr>
          <w:rFonts w:eastAsia="SimSun"/>
        </w:rPr>
        <w:tab/>
        <w:t>Termination of SM parts of NAS messages.</w:t>
      </w:r>
    </w:p>
    <w:p w14:paraId="6860F381" w14:textId="77777777" w:rsidR="00C82545" w:rsidRPr="001B7C50" w:rsidRDefault="00C82545" w:rsidP="00C82545">
      <w:pPr>
        <w:pStyle w:val="B1"/>
        <w:rPr>
          <w:rFonts w:eastAsia="SimSun"/>
        </w:rPr>
      </w:pPr>
      <w:r w:rsidRPr="001B7C50">
        <w:rPr>
          <w:rFonts w:eastAsia="SimSun"/>
        </w:rPr>
        <w:t>-</w:t>
      </w:r>
      <w:r w:rsidRPr="001B7C50">
        <w:rPr>
          <w:rFonts w:eastAsia="SimSun"/>
        </w:rPr>
        <w:tab/>
        <w:t>Downlink Data Notification.</w:t>
      </w:r>
    </w:p>
    <w:p w14:paraId="6A6A8656" w14:textId="77777777" w:rsidR="00C82545" w:rsidRPr="001B7C50" w:rsidRDefault="00C82545" w:rsidP="00C82545">
      <w:pPr>
        <w:pStyle w:val="B1"/>
        <w:rPr>
          <w:rFonts w:eastAsia="SimSun"/>
        </w:rPr>
      </w:pPr>
      <w:r w:rsidRPr="001B7C50">
        <w:rPr>
          <w:rFonts w:eastAsia="SimSun"/>
        </w:rPr>
        <w:t>-</w:t>
      </w:r>
      <w:r w:rsidRPr="001B7C50">
        <w:rPr>
          <w:rFonts w:eastAsia="SimSun"/>
        </w:rPr>
        <w:tab/>
        <w:t>Initiator of AN specific SM information, sent via AMF over N2 to AN.</w:t>
      </w:r>
    </w:p>
    <w:p w14:paraId="13B06F5B" w14:textId="77777777" w:rsidR="00C82545" w:rsidRPr="001B7C50" w:rsidRDefault="00C82545" w:rsidP="00C82545">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2ACAEED" w14:textId="77777777" w:rsidR="00C82545" w:rsidRPr="001B7C50" w:rsidRDefault="00C82545" w:rsidP="00C82545">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5BFB521" w14:textId="77777777" w:rsidR="00C82545" w:rsidRPr="001B7C50" w:rsidRDefault="00C82545" w:rsidP="00C82545">
      <w:pPr>
        <w:pStyle w:val="B1"/>
        <w:rPr>
          <w:rFonts w:eastAsia="SimSun"/>
        </w:rPr>
      </w:pPr>
      <w:r w:rsidRPr="001B7C50">
        <w:rPr>
          <w:rFonts w:eastAsia="SimSun"/>
        </w:rPr>
        <w:t>-</w:t>
      </w:r>
      <w:r w:rsidRPr="001B7C50">
        <w:rPr>
          <w:rFonts w:eastAsia="SimSun"/>
        </w:rPr>
        <w:tab/>
        <w:t>Support of header compression.</w:t>
      </w:r>
    </w:p>
    <w:p w14:paraId="069496B9" w14:textId="77777777" w:rsidR="00C82545" w:rsidRPr="001B7C50" w:rsidRDefault="00C82545" w:rsidP="00C82545">
      <w:pPr>
        <w:pStyle w:val="B1"/>
        <w:rPr>
          <w:rFonts w:eastAsia="SimSun"/>
        </w:rPr>
      </w:pPr>
      <w:r w:rsidRPr="001B7C50">
        <w:rPr>
          <w:rFonts w:eastAsia="SimSun"/>
        </w:rPr>
        <w:t>-</w:t>
      </w:r>
      <w:r w:rsidRPr="001B7C50">
        <w:rPr>
          <w:rFonts w:eastAsia="SimSun"/>
        </w:rPr>
        <w:tab/>
        <w:t>Act as I-SMF in deployments where I-SMF can be inserted, removed and relocated.</w:t>
      </w:r>
    </w:p>
    <w:p w14:paraId="0D66E19F" w14:textId="77777777" w:rsidR="00C82545" w:rsidRPr="001B7C50" w:rsidRDefault="00C82545" w:rsidP="00C82545">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3EEA3CE5" w14:textId="77777777" w:rsidR="00C82545" w:rsidRPr="001B7C50" w:rsidRDefault="00C82545" w:rsidP="00C82545">
      <w:pPr>
        <w:pStyle w:val="B1"/>
        <w:rPr>
          <w:rFonts w:eastAsia="SimSun"/>
        </w:rPr>
      </w:pPr>
      <w:r w:rsidRPr="001B7C50">
        <w:rPr>
          <w:rFonts w:eastAsia="SimSun"/>
        </w:rPr>
        <w:t>-</w:t>
      </w:r>
      <w:r w:rsidRPr="001B7C50">
        <w:rPr>
          <w:rFonts w:eastAsia="SimSun"/>
        </w:rPr>
        <w:tab/>
        <w:t>Support P-CSCF discovery for IMS services.</w:t>
      </w:r>
    </w:p>
    <w:p w14:paraId="3B2EF682" w14:textId="77777777" w:rsidR="00C82545" w:rsidRPr="001B7C50" w:rsidRDefault="00C82545" w:rsidP="00C82545">
      <w:pPr>
        <w:pStyle w:val="B1"/>
        <w:rPr>
          <w:rFonts w:eastAsia="SimSun"/>
        </w:rPr>
      </w:pPr>
      <w:r w:rsidRPr="001B7C50">
        <w:rPr>
          <w:rFonts w:eastAsia="SimSun"/>
        </w:rPr>
        <w:t>-</w:t>
      </w:r>
      <w:r w:rsidRPr="001B7C50">
        <w:rPr>
          <w:rFonts w:eastAsia="SimSun"/>
        </w:rPr>
        <w:tab/>
        <w:t>Act as V-SMF with following roaming functionalities:</w:t>
      </w:r>
    </w:p>
    <w:p w14:paraId="13B3A07D" w14:textId="77777777" w:rsidR="00C82545" w:rsidRPr="001B7C50" w:rsidRDefault="00C82545" w:rsidP="00C82545">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6D2084EB" w14:textId="77777777" w:rsidR="00C82545" w:rsidRPr="001B7C50" w:rsidRDefault="00C82545" w:rsidP="00C82545">
      <w:pPr>
        <w:pStyle w:val="B2"/>
      </w:pPr>
      <w:r w:rsidRPr="001B7C50">
        <w:rPr>
          <w:rFonts w:eastAsia="SimSun"/>
          <w:lang w:eastAsia="zh-CN"/>
        </w:rPr>
        <w:t>-</w:t>
      </w:r>
      <w:r w:rsidRPr="001B7C50">
        <w:rPr>
          <w:rFonts w:eastAsia="SimSun"/>
          <w:lang w:eastAsia="zh-CN"/>
        </w:rPr>
        <w:tab/>
      </w:r>
      <w:r w:rsidRPr="001B7C50">
        <w:t>Charging (VPLMN).</w:t>
      </w:r>
    </w:p>
    <w:p w14:paraId="13981D57" w14:textId="77777777" w:rsidR="00C82545" w:rsidRPr="001B7C50" w:rsidRDefault="00C82545" w:rsidP="00C82545">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DAA50B8" w14:textId="77777777" w:rsidR="00C82545" w:rsidRPr="001B7C50" w:rsidRDefault="00C82545" w:rsidP="00C82545">
      <w:pPr>
        <w:pStyle w:val="B1"/>
      </w:pPr>
      <w:r w:rsidRPr="001B7C50">
        <w:t>-</w:t>
      </w:r>
      <w:r w:rsidRPr="001B7C50">
        <w:tab/>
        <w:t>Support for interaction with external DN for transport of signalling for PDU Session authentication/authorization by external DN.</w:t>
      </w:r>
    </w:p>
    <w:p w14:paraId="19E792F0" w14:textId="77777777" w:rsidR="00C82545" w:rsidRPr="001B7C50" w:rsidRDefault="00C82545" w:rsidP="00C82545">
      <w:pPr>
        <w:pStyle w:val="B1"/>
      </w:pPr>
      <w:r w:rsidRPr="001B7C50">
        <w:t>-</w:t>
      </w:r>
      <w:r w:rsidRPr="001B7C50">
        <w:tab/>
        <w:t>Instructs UPF and NG-RAN to perform redundant transmission on N3/N9 interfaces.</w:t>
      </w:r>
    </w:p>
    <w:p w14:paraId="63FCD0D6" w14:textId="77777777" w:rsidR="00C82545" w:rsidRDefault="00C82545" w:rsidP="00C82545">
      <w:pPr>
        <w:pStyle w:val="B1"/>
      </w:pPr>
      <w:r>
        <w:t>-</w:t>
      </w:r>
      <w:r>
        <w:tab/>
        <w:t>Generation of the TSC Assistance Information based on the TSC Assistance Container received from the PCF.</w:t>
      </w:r>
    </w:p>
    <w:p w14:paraId="74E47ECD" w14:textId="77777777" w:rsidR="00C82545" w:rsidRDefault="00C82545" w:rsidP="00C82545">
      <w:pPr>
        <w:pStyle w:val="B1"/>
      </w:pPr>
      <w:r>
        <w:t>-</w:t>
      </w:r>
      <w:r>
        <w:tab/>
        <w:t>Support for RAN feedback for BAT offset and adjusted periodicity as defined in clause 5.27.2.5.</w:t>
      </w:r>
    </w:p>
    <w:p w14:paraId="7CE16F3D" w14:textId="77777777" w:rsidR="00C82545" w:rsidRPr="001B7C50" w:rsidRDefault="00C82545" w:rsidP="00C82545">
      <w:pPr>
        <w:pStyle w:val="NO"/>
        <w:rPr>
          <w:iCs/>
        </w:rPr>
      </w:pPr>
      <w:r w:rsidRPr="001B7C50">
        <w:rPr>
          <w:iCs/>
        </w:rPr>
        <w:t>NOTE:</w:t>
      </w:r>
      <w:r w:rsidRPr="001B7C50">
        <w:rPr>
          <w:iCs/>
        </w:rPr>
        <w:tab/>
        <w:t>Not all of the functionalities are required to be supported in an instance of a Network Slice.</w:t>
      </w:r>
    </w:p>
    <w:p w14:paraId="6F755F3C" w14:textId="77777777" w:rsidR="00C82545" w:rsidRPr="001B7C50" w:rsidRDefault="00C82545" w:rsidP="00C82545">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4D3662E" w14:textId="77777777" w:rsidR="00C82545" w:rsidRPr="001B7C50" w:rsidRDefault="00C82545" w:rsidP="00C82545">
      <w:r w:rsidRPr="001B7C50">
        <w:t>In addition to the functionality of the SMF described above, the SMF may include the following functionality to support monitoring in roaming scenarios:</w:t>
      </w:r>
    </w:p>
    <w:p w14:paraId="3D039D0C" w14:textId="77777777" w:rsidR="00C82545" w:rsidRPr="001B7C50" w:rsidRDefault="00C82545" w:rsidP="00C82545">
      <w:pPr>
        <w:pStyle w:val="B1"/>
      </w:pPr>
      <w:r w:rsidRPr="001B7C50">
        <w:t>-</w:t>
      </w:r>
      <w:r w:rsidRPr="001B7C50">
        <w:tab/>
        <w:t>Normalization of reports according to roaming agreements between VPLMN and HPLMN; and</w:t>
      </w:r>
    </w:p>
    <w:p w14:paraId="4EACA0E3" w14:textId="77777777" w:rsidR="00C82545" w:rsidRPr="001B7C50" w:rsidRDefault="00C82545" w:rsidP="00C82545">
      <w:pPr>
        <w:pStyle w:val="B1"/>
      </w:pPr>
      <w:r w:rsidRPr="001B7C50">
        <w:t>-</w:t>
      </w:r>
      <w:r w:rsidRPr="001B7C50">
        <w:tab/>
        <w:t>Generation of charging information for Monitoring Event Reports that are sent to the HPLMN.</w:t>
      </w:r>
    </w:p>
    <w:p w14:paraId="4FA501E6" w14:textId="77777777" w:rsidR="00C82545" w:rsidRPr="001B7C50" w:rsidRDefault="00C82545" w:rsidP="00C82545">
      <w:r w:rsidRPr="001B7C50">
        <w:t>The SMF may also include following functionalities to support Edge Computing enhancements (further defined in TS</w:t>
      </w:r>
      <w:r>
        <w:t> </w:t>
      </w:r>
      <w:r w:rsidRPr="001B7C50">
        <w:t>23.548</w:t>
      </w:r>
      <w:r>
        <w:t> </w:t>
      </w:r>
      <w:r w:rsidRPr="001B7C50">
        <w:t>[130]):</w:t>
      </w:r>
    </w:p>
    <w:p w14:paraId="0846C1CE" w14:textId="77777777" w:rsidR="00C82545" w:rsidRPr="001B7C50" w:rsidRDefault="00C82545" w:rsidP="00C82545">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1D85A8DF" w14:textId="77777777" w:rsidR="00C82545" w:rsidRPr="001B7C50" w:rsidRDefault="00C82545" w:rsidP="00C82545">
      <w:pPr>
        <w:pStyle w:val="B1"/>
      </w:pPr>
      <w:r w:rsidRPr="001B7C50">
        <w:t>-</w:t>
      </w:r>
      <w:r w:rsidRPr="001B7C50">
        <w:tab/>
        <w:t>Usage of EASDF services as defined in TS</w:t>
      </w:r>
      <w:r>
        <w:t> </w:t>
      </w:r>
      <w:r w:rsidRPr="001B7C50">
        <w:t>23.548</w:t>
      </w:r>
      <w:r>
        <w:t> </w:t>
      </w:r>
      <w:r w:rsidRPr="001B7C50">
        <w:t>[130];</w:t>
      </w:r>
    </w:p>
    <w:p w14:paraId="2BAC2CDC" w14:textId="77777777" w:rsidR="00C82545" w:rsidRPr="001B7C50" w:rsidRDefault="00C82545" w:rsidP="00C82545">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78E1FA4F" w14:textId="77777777" w:rsidR="00C82545" w:rsidRDefault="00C82545" w:rsidP="00C82545">
      <w:pPr>
        <w:pStyle w:val="B1"/>
        <w:rPr>
          <w:ins w:id="37" w:author="Nokia-TC" w:date="2024-08-04T23:18:00Z" w16du:dateUtc="2024-08-04T22:18:00Z"/>
        </w:rPr>
      </w:pPr>
      <w:r>
        <w:t>-</w:t>
      </w:r>
      <w:r>
        <w:tab/>
        <w:t>For supporting the HR-SBO as defined in clause 6.7 of TS 23.548 [130]</w:t>
      </w:r>
      <w:ins w:id="38" w:author="Nokia-TC" w:date="2024-08-04T23:18:00Z" w16du:dateUtc="2024-08-04T22:18:00Z">
        <w:r>
          <w:t>;</w:t>
        </w:r>
      </w:ins>
    </w:p>
    <w:p w14:paraId="0741B018" w14:textId="67D2BD7F" w:rsidR="00C82545" w:rsidRPr="001B7C50" w:rsidRDefault="00C82545" w:rsidP="00C82545">
      <w:pPr>
        <w:pStyle w:val="B1"/>
      </w:pPr>
      <w:ins w:id="39" w:author="Nokia-TC" w:date="2024-08-04T23:18:00Z" w16du:dateUtc="2024-08-04T22:18:00Z">
        <w:r>
          <w:t>-</w:t>
        </w:r>
        <w:r>
          <w:tab/>
        </w:r>
      </w:ins>
      <w:ins w:id="40" w:author="Nokia-TC" w:date="2024-08-04T23:19:00Z" w16du:dateUtc="2024-08-04T22:19:00Z">
        <w:r>
          <w:t>Selection of (L-)PSA UPF based on N6 delay measurements report as defined in 6.2 of TS 23.548 [130]</w:t>
        </w:r>
      </w:ins>
      <w:r>
        <w:t>.</w:t>
      </w:r>
    </w:p>
    <w:p w14:paraId="7E0D36B9" w14:textId="77777777" w:rsidR="00C82545" w:rsidRPr="001B7C50" w:rsidRDefault="00C82545" w:rsidP="00C82545">
      <w:r w:rsidRPr="001B7C50">
        <w:t>The SMF and SMF+ PGW-C may also include following functionalities to support Network Slice Admission Control:</w:t>
      </w:r>
    </w:p>
    <w:p w14:paraId="5BF94546" w14:textId="77777777" w:rsidR="00C82545" w:rsidRPr="001B7C50" w:rsidRDefault="00C82545" w:rsidP="00C82545">
      <w:pPr>
        <w:pStyle w:val="B1"/>
      </w:pPr>
      <w:r w:rsidRPr="001B7C50">
        <w:lastRenderedPageBreak/>
        <w:t>-</w:t>
      </w:r>
      <w:r w:rsidRPr="001B7C50">
        <w:tab/>
        <w:t>Support of NSAC for maximum number of PDU sessions as defined in clauses 5.15.11.2, 5.15.11.3 and 5.15.11.5.</w:t>
      </w:r>
    </w:p>
    <w:p w14:paraId="04E38831" w14:textId="77777777" w:rsidR="00C82545" w:rsidRPr="001B7C50" w:rsidRDefault="00C82545" w:rsidP="00C82545">
      <w:pPr>
        <w:pStyle w:val="B1"/>
      </w:pPr>
      <w:r w:rsidRPr="001B7C50">
        <w:t>-</w:t>
      </w:r>
      <w:r w:rsidRPr="001B7C50">
        <w:tab/>
        <w:t>Support of NSAC for maximum number of UEs as defined in clauses 5.15.11.3 and 5.15.11.5.</w:t>
      </w:r>
    </w:p>
    <w:p w14:paraId="27EC79A6" w14:textId="77777777" w:rsidR="00C82545" w:rsidRDefault="00C82545" w:rsidP="00C82545">
      <w:r>
        <w:t>The SMF may also include following functionalities:</w:t>
      </w:r>
    </w:p>
    <w:p w14:paraId="36039179" w14:textId="77777777" w:rsidR="00C82545" w:rsidRDefault="00C82545" w:rsidP="00C82545">
      <w:pPr>
        <w:pStyle w:val="B1"/>
      </w:pPr>
      <w:r>
        <w:t>-</w:t>
      </w:r>
      <w:r>
        <w:tab/>
        <w:t>Providing per-QoS flow Non-3GPP QoS assistance information to the UE (e.g. PEGC) and formulation of the CN PDB based on non-3GPP delay budget from UE (e.g. PEGC) as described in clause 5.44.3.4.</w:t>
      </w:r>
    </w:p>
    <w:p w14:paraId="41F0A354" w14:textId="77777777" w:rsidR="00C82545" w:rsidRDefault="00C82545" w:rsidP="00C82545">
      <w:pPr>
        <w:pStyle w:val="B1"/>
      </w:pPr>
      <w:r>
        <w:t>-</w:t>
      </w:r>
      <w:r>
        <w:tab/>
        <w:t>Support of PDU Set based handling as described in clause 5.37.5.</w:t>
      </w:r>
    </w:p>
    <w:p w14:paraId="47B69539" w14:textId="77777777" w:rsidR="00C82545" w:rsidRDefault="00C82545" w:rsidP="00C82545">
      <w:r>
        <w:t>In addition to the functionalities of the SMF described above, the SMF may also include functionalities to support Network Slice Replacement as described in clause 5.15.19.</w:t>
      </w:r>
    </w:p>
    <w:p w14:paraId="1312F9E7" w14:textId="489CFB04" w:rsidR="00C82545" w:rsidRDefault="00C82545" w:rsidP="00C82545">
      <w:bookmarkStart w:id="41" w:name="_CR6_2_3"/>
      <w:bookmarkEnd w:id="41"/>
      <w:r>
        <w:t>The SMF may also include functionalities to support indirect UPF event exposure service subscription on behalf of the consumer NF(s) as described in clause 4.15.4.5 of TS 23.502 [3].</w:t>
      </w:r>
    </w:p>
    <w:p w14:paraId="2E95F6B2" w14:textId="77777777" w:rsidR="00C82545" w:rsidRDefault="00C82545" w:rsidP="00C82545"/>
    <w:bookmarkEnd w:id="19"/>
    <w:bookmarkEnd w:id="20"/>
    <w:bookmarkEnd w:id="21"/>
    <w:bookmarkEnd w:id="22"/>
    <w:bookmarkEnd w:id="23"/>
    <w:bookmarkEnd w:id="24"/>
    <w:bookmarkEnd w:id="25"/>
    <w:bookmarkEnd w:id="26"/>
    <w:p w14:paraId="1EFD5D4E" w14:textId="22441EA4" w:rsidR="00C82545" w:rsidRPr="00E219EA" w:rsidRDefault="00C82545" w:rsidP="00C82545">
      <w:pPr>
        <w:pStyle w:val="StartEndofChange"/>
        <w:rPr>
          <w:lang w:eastAsia="zh-CN"/>
        </w:rPr>
      </w:pPr>
      <w:r>
        <w:t>Second</w:t>
      </w:r>
      <w:r w:rsidRPr="00E219EA">
        <w:t xml:space="preserve"> CHANGE</w:t>
      </w:r>
    </w:p>
    <w:p w14:paraId="3582EE2F" w14:textId="77777777" w:rsidR="00C82545" w:rsidRPr="001B7C50" w:rsidRDefault="00C82545" w:rsidP="00C82545">
      <w:pPr>
        <w:pStyle w:val="Heading3"/>
      </w:pPr>
      <w:r w:rsidRPr="001B7C50">
        <w:t>6.2.3</w:t>
      </w:r>
      <w:r w:rsidRPr="001B7C50">
        <w:tab/>
        <w:t>UPF</w:t>
      </w:r>
    </w:p>
    <w:p w14:paraId="7AF83E5D" w14:textId="77777777" w:rsidR="00C82545" w:rsidRPr="001B7C50" w:rsidRDefault="00C82545" w:rsidP="00C82545">
      <w:r w:rsidRPr="001B7C50">
        <w:t>The User plane function (UPF) includes the following functionality. Some or all of the UPF functionalities may be supported in a single instance of a UPF:</w:t>
      </w:r>
    </w:p>
    <w:p w14:paraId="207D65F4" w14:textId="77777777" w:rsidR="00C82545" w:rsidRPr="001B7C50" w:rsidRDefault="00C82545" w:rsidP="00C82545">
      <w:pPr>
        <w:pStyle w:val="B1"/>
      </w:pPr>
      <w:r w:rsidRPr="001B7C50">
        <w:t>-</w:t>
      </w:r>
      <w:r w:rsidRPr="001B7C50">
        <w:tab/>
        <w:t>Anchor point for Intra-/Inter-RAT mobility (when applicable).</w:t>
      </w:r>
    </w:p>
    <w:p w14:paraId="05BD1856" w14:textId="77777777" w:rsidR="00C82545" w:rsidRPr="001B7C50" w:rsidRDefault="00C82545" w:rsidP="00C82545">
      <w:pPr>
        <w:pStyle w:val="B1"/>
      </w:pPr>
      <w:r w:rsidRPr="001B7C50">
        <w:t>-</w:t>
      </w:r>
      <w:r w:rsidRPr="001B7C50">
        <w:tab/>
        <w:t>Allocation of UE IP address/prefix (if supported) in response to SMF request.</w:t>
      </w:r>
    </w:p>
    <w:p w14:paraId="425B54CA" w14:textId="77777777" w:rsidR="00C82545" w:rsidRPr="001B7C50" w:rsidRDefault="00C82545" w:rsidP="00C82545">
      <w:pPr>
        <w:pStyle w:val="B1"/>
      </w:pPr>
      <w:r w:rsidRPr="001B7C50">
        <w:t>-</w:t>
      </w:r>
      <w:r w:rsidRPr="001B7C50">
        <w:tab/>
        <w:t>External PDU Session point of interconnect to Data Network.</w:t>
      </w:r>
    </w:p>
    <w:p w14:paraId="44D0900A" w14:textId="77777777" w:rsidR="00C82545" w:rsidRPr="001B7C50" w:rsidRDefault="00C82545" w:rsidP="00C82545">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1032B47D" w14:textId="77777777" w:rsidR="00C82545" w:rsidRPr="001B7C50" w:rsidRDefault="00C82545" w:rsidP="00C82545">
      <w:pPr>
        <w:pStyle w:val="B1"/>
      </w:pPr>
      <w:r w:rsidRPr="001B7C50">
        <w:t>-</w:t>
      </w:r>
      <w:r w:rsidRPr="001B7C50">
        <w:tab/>
        <w:t>Packet inspection (e.g. Application detection based on service data flow template and the optional PFDs received from the SMF in addition).</w:t>
      </w:r>
    </w:p>
    <w:p w14:paraId="0442E59F" w14:textId="77777777" w:rsidR="00C82545" w:rsidRPr="001B7C50" w:rsidRDefault="00C82545" w:rsidP="00C82545">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156FBFCF" w14:textId="77777777" w:rsidR="00C82545" w:rsidRPr="001B7C50" w:rsidRDefault="00C82545" w:rsidP="00C82545">
      <w:pPr>
        <w:pStyle w:val="B1"/>
      </w:pPr>
      <w:r w:rsidRPr="001B7C50">
        <w:t>-</w:t>
      </w:r>
      <w:r w:rsidRPr="001B7C50">
        <w:tab/>
        <w:t>Lawful intercept (UP collection).</w:t>
      </w:r>
    </w:p>
    <w:p w14:paraId="7B1E20C4" w14:textId="77777777" w:rsidR="00C82545" w:rsidRPr="001B7C50" w:rsidRDefault="00C82545" w:rsidP="00C82545">
      <w:pPr>
        <w:pStyle w:val="B1"/>
      </w:pPr>
      <w:r w:rsidRPr="001B7C50">
        <w:t>-</w:t>
      </w:r>
      <w:r w:rsidRPr="001B7C50">
        <w:tab/>
        <w:t>Traffic usage reporting.</w:t>
      </w:r>
    </w:p>
    <w:p w14:paraId="4DDC04BA" w14:textId="77777777" w:rsidR="00C82545" w:rsidRPr="001B7C50" w:rsidRDefault="00C82545" w:rsidP="00C82545">
      <w:pPr>
        <w:pStyle w:val="B1"/>
        <w:rPr>
          <w:lang w:eastAsia="zh-CN"/>
        </w:rPr>
      </w:pPr>
      <w:r w:rsidRPr="001B7C50">
        <w:rPr>
          <w:lang w:eastAsia="zh-CN"/>
        </w:rPr>
        <w:t>-</w:t>
      </w:r>
      <w:r w:rsidRPr="001B7C50">
        <w:rPr>
          <w:lang w:eastAsia="zh-CN"/>
        </w:rPr>
        <w:tab/>
        <w:t>QoS handling for user plane, e.g. UL/DL rate enforcement, Reflective QoS marking in DL.</w:t>
      </w:r>
    </w:p>
    <w:p w14:paraId="0CAE216D" w14:textId="77777777" w:rsidR="00C82545" w:rsidRPr="001B7C50" w:rsidRDefault="00C82545" w:rsidP="00C82545">
      <w:pPr>
        <w:pStyle w:val="B1"/>
      </w:pPr>
      <w:r w:rsidRPr="001B7C50">
        <w:t>-</w:t>
      </w:r>
      <w:r w:rsidRPr="001B7C50">
        <w:tab/>
        <w:t>Uplink Traffic verification (SDF to QoS Flow mapping).</w:t>
      </w:r>
    </w:p>
    <w:p w14:paraId="0F44FB83" w14:textId="77777777" w:rsidR="00C82545" w:rsidRPr="001B7C50" w:rsidRDefault="00C82545" w:rsidP="00C82545">
      <w:pPr>
        <w:pStyle w:val="B1"/>
      </w:pPr>
      <w:r w:rsidRPr="001B7C50">
        <w:rPr>
          <w:lang w:eastAsia="zh-CN"/>
        </w:rPr>
        <w:t>-</w:t>
      </w:r>
      <w:r w:rsidRPr="001B7C50">
        <w:rPr>
          <w:lang w:eastAsia="zh-CN"/>
        </w:rPr>
        <w:tab/>
      </w:r>
      <w:r w:rsidRPr="001B7C50">
        <w:t>Transport level packet marking in the uplink and downlink.</w:t>
      </w:r>
    </w:p>
    <w:p w14:paraId="64718ACF" w14:textId="77777777" w:rsidR="00C82545" w:rsidRPr="001B7C50" w:rsidRDefault="00C82545" w:rsidP="00C82545">
      <w:pPr>
        <w:pStyle w:val="B1"/>
        <w:rPr>
          <w:lang w:eastAsia="zh-CN"/>
        </w:rPr>
      </w:pPr>
      <w:r w:rsidRPr="001B7C50">
        <w:t>-</w:t>
      </w:r>
      <w:r w:rsidRPr="001B7C50">
        <w:tab/>
      </w:r>
      <w:r w:rsidRPr="001B7C50">
        <w:rPr>
          <w:lang w:eastAsia="zh-CN"/>
        </w:rPr>
        <w:t>Downlink packet buffering and downlink data notification triggering.</w:t>
      </w:r>
    </w:p>
    <w:p w14:paraId="72E70635" w14:textId="77777777" w:rsidR="00C82545" w:rsidRPr="001B7C50" w:rsidRDefault="00C82545" w:rsidP="00C82545">
      <w:pPr>
        <w:pStyle w:val="B1"/>
        <w:rPr>
          <w:lang w:eastAsia="zh-CN"/>
        </w:rPr>
      </w:pPr>
      <w:r w:rsidRPr="001B7C50">
        <w:rPr>
          <w:lang w:eastAsia="zh-CN"/>
        </w:rPr>
        <w:t>-</w:t>
      </w:r>
      <w:r w:rsidRPr="001B7C50">
        <w:rPr>
          <w:lang w:eastAsia="zh-CN"/>
        </w:rPr>
        <w:tab/>
        <w:t>Sending and forwarding of one or more "end marker" to the source NG-RAN node.</w:t>
      </w:r>
    </w:p>
    <w:p w14:paraId="23E60562" w14:textId="77777777" w:rsidR="00C82545" w:rsidRPr="001B7C50" w:rsidRDefault="00C82545" w:rsidP="00C82545">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A694A41" w14:textId="77777777" w:rsidR="00C82545" w:rsidRPr="001B7C50" w:rsidRDefault="00C82545" w:rsidP="00C82545">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44528EA8" w14:textId="77777777" w:rsidR="00C82545" w:rsidRPr="001B7C50" w:rsidRDefault="00C82545" w:rsidP="00C82545">
      <w:pPr>
        <w:pStyle w:val="B1"/>
        <w:rPr>
          <w:lang w:eastAsia="zh-CN"/>
        </w:rPr>
      </w:pPr>
      <w:r w:rsidRPr="001B7C50">
        <w:rPr>
          <w:lang w:eastAsia="zh-CN"/>
        </w:rPr>
        <w:t>-</w:t>
      </w:r>
      <w:r w:rsidRPr="001B7C50">
        <w:rPr>
          <w:lang w:eastAsia="zh-CN"/>
        </w:rPr>
        <w:tab/>
        <w:t>NW-TT functionality.</w:t>
      </w:r>
    </w:p>
    <w:p w14:paraId="2E37A437" w14:textId="77777777" w:rsidR="00C82545" w:rsidRPr="001B7C50" w:rsidRDefault="00C82545" w:rsidP="00C82545">
      <w:pPr>
        <w:pStyle w:val="B1"/>
        <w:rPr>
          <w:lang w:eastAsia="zh-CN"/>
        </w:rPr>
      </w:pPr>
      <w:r w:rsidRPr="001B7C50">
        <w:rPr>
          <w:lang w:eastAsia="zh-CN"/>
        </w:rPr>
        <w:t>-</w:t>
      </w:r>
      <w:r w:rsidRPr="001B7C50">
        <w:rPr>
          <w:lang w:eastAsia="zh-CN"/>
        </w:rPr>
        <w:tab/>
        <w:t>High latency communication, see clause 5.31.8.</w:t>
      </w:r>
    </w:p>
    <w:p w14:paraId="27A39C03" w14:textId="77777777" w:rsidR="00C82545" w:rsidRPr="001B7C50" w:rsidRDefault="00C82545" w:rsidP="00C82545">
      <w:pPr>
        <w:pStyle w:val="B1"/>
        <w:rPr>
          <w:lang w:eastAsia="zh-CN"/>
        </w:rPr>
      </w:pPr>
      <w:r w:rsidRPr="001B7C50">
        <w:rPr>
          <w:lang w:eastAsia="zh-CN"/>
        </w:rPr>
        <w:lastRenderedPageBreak/>
        <w:t>-</w:t>
      </w:r>
      <w:r w:rsidRPr="001B7C50">
        <w:rPr>
          <w:lang w:eastAsia="zh-CN"/>
        </w:rPr>
        <w:tab/>
        <w:t>ATSSS Steering functionality to steer the MA PDU Session traffic, refer to clause 5.32.6.</w:t>
      </w:r>
    </w:p>
    <w:p w14:paraId="4AA4E440" w14:textId="77777777" w:rsidR="00C82545" w:rsidRPr="001B7C50" w:rsidRDefault="00C82545" w:rsidP="00C82545">
      <w:pPr>
        <w:pStyle w:val="NO"/>
        <w:rPr>
          <w:iCs/>
        </w:rPr>
      </w:pPr>
      <w:r w:rsidRPr="001B7C50">
        <w:t>NOTE:</w:t>
      </w:r>
      <w:r w:rsidRPr="001B7C50">
        <w:tab/>
        <w:t>Not all of the UPF functionalities are required to be supported in an instance of user plane function of a Network Slice.</w:t>
      </w:r>
    </w:p>
    <w:p w14:paraId="32D537D4" w14:textId="77777777" w:rsidR="00C82545" w:rsidRPr="001B7C50" w:rsidRDefault="00C82545" w:rsidP="00C82545">
      <w:pPr>
        <w:pStyle w:val="B1"/>
        <w:rPr>
          <w:lang w:eastAsia="zh-CN"/>
        </w:rPr>
      </w:pPr>
      <w:r w:rsidRPr="001B7C50">
        <w:rPr>
          <w:lang w:eastAsia="zh-CN"/>
        </w:rPr>
        <w:t>-</w:t>
      </w:r>
      <w:r w:rsidRPr="001B7C50">
        <w:rPr>
          <w:lang w:eastAsia="zh-CN"/>
        </w:rPr>
        <w:tab/>
        <w:t>Inter PLMN UP Security (IPUPS) functionality, specified in clause 5.8.2.14.</w:t>
      </w:r>
    </w:p>
    <w:p w14:paraId="38CB8BEB" w14:textId="77777777" w:rsidR="00C82545" w:rsidRDefault="00C82545" w:rsidP="00C82545">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3C39048" w14:textId="77777777" w:rsidR="00C82545" w:rsidRDefault="00C82545" w:rsidP="00C82545">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30831929" w14:textId="77777777" w:rsidR="00C82545" w:rsidRDefault="00C82545" w:rsidP="00C82545">
      <w:pPr>
        <w:pStyle w:val="B1"/>
        <w:rPr>
          <w:ins w:id="42" w:author="Nokia-TC" w:date="2024-08-04T23:15:00Z" w16du:dateUtc="2024-08-04T22:15:00Z"/>
          <w:lang w:eastAsia="zh-CN"/>
        </w:rPr>
      </w:pPr>
      <w:r>
        <w:rPr>
          <w:lang w:eastAsia="zh-CN"/>
        </w:rPr>
        <w:t>-</w:t>
      </w:r>
      <w:r>
        <w:rPr>
          <w:lang w:eastAsia="zh-CN"/>
        </w:rPr>
        <w:tab/>
        <w:t>Support PDU Set Handling as defined in clause 5.37.5.</w:t>
      </w:r>
    </w:p>
    <w:p w14:paraId="30690F3D" w14:textId="1259A04A" w:rsidR="00C82545" w:rsidRPr="001B7C50" w:rsidRDefault="00C82545" w:rsidP="00C82545">
      <w:pPr>
        <w:pStyle w:val="B1"/>
        <w:rPr>
          <w:lang w:eastAsia="zh-CN"/>
        </w:rPr>
      </w:pPr>
      <w:ins w:id="43" w:author="Nokia-TC" w:date="2024-08-04T23:15:00Z" w16du:dateUtc="2024-08-04T22:15:00Z">
        <w:r>
          <w:rPr>
            <w:lang w:eastAsia="zh-CN"/>
          </w:rPr>
          <w:t>-</w:t>
        </w:r>
        <w:r>
          <w:rPr>
            <w:lang w:eastAsia="zh-CN"/>
          </w:rPr>
          <w:tab/>
          <w:t xml:space="preserve">Support of performing N6 delay measurement as defined in </w:t>
        </w:r>
      </w:ins>
      <w:ins w:id="44" w:author="Nokia-TC" w:date="2024-08-04T23:20:00Z" w16du:dateUtc="2024-08-04T22:20:00Z">
        <w:r>
          <w:rPr>
            <w:lang w:eastAsia="zh-CN"/>
          </w:rPr>
          <w:t xml:space="preserve">clause </w:t>
        </w:r>
      </w:ins>
      <w:ins w:id="45" w:author="Nokia-TC" w:date="2024-08-05T15:51:00Z" w16du:dateUtc="2024-08-05T14:51:00Z">
        <w:r w:rsidR="004D7A9E">
          <w:rPr>
            <w:lang w:eastAsia="zh-CN"/>
          </w:rPr>
          <w:t>5.</w:t>
        </w:r>
        <w:r w:rsidR="00B40194">
          <w:rPr>
            <w:lang w:eastAsia="zh-CN"/>
          </w:rPr>
          <w:t>8.</w:t>
        </w:r>
        <w:r w:rsidR="004D7A9E">
          <w:rPr>
            <w:lang w:eastAsia="zh-CN"/>
          </w:rPr>
          <w:t>2.X</w:t>
        </w:r>
      </w:ins>
      <w:ins w:id="46" w:author="Nokia-TC" w:date="2024-08-04T23:15:00Z" w16du:dateUtc="2024-08-04T22:15:00Z">
        <w:r>
          <w:rPr>
            <w:lang w:eastAsia="zh-CN"/>
          </w:rPr>
          <w:t>.</w:t>
        </w:r>
      </w:ins>
    </w:p>
    <w:p w14:paraId="2F01C323" w14:textId="40B1C6D8" w:rsidR="00C82545" w:rsidRPr="00E219EA" w:rsidRDefault="00C82545" w:rsidP="00C82545">
      <w:pPr>
        <w:pStyle w:val="StartEndofChange"/>
        <w:rPr>
          <w:lang w:eastAsia="zh-CN"/>
        </w:rPr>
      </w:pPr>
      <w:r>
        <w:t>Third</w:t>
      </w:r>
      <w:r w:rsidRPr="00E219EA">
        <w:t xml:space="preserve"> CHANGE</w:t>
      </w:r>
    </w:p>
    <w:p w14:paraId="2C0AD89F" w14:textId="77777777" w:rsidR="006404EE" w:rsidRPr="001B7C50" w:rsidRDefault="006404EE" w:rsidP="006404EE">
      <w:pPr>
        <w:pStyle w:val="Heading3"/>
      </w:pPr>
      <w:bookmarkStart w:id="47" w:name="_Toc20150215"/>
      <w:bookmarkStart w:id="48" w:name="_Toc27847023"/>
      <w:bookmarkStart w:id="49" w:name="_Toc36188155"/>
      <w:bookmarkStart w:id="50" w:name="_Toc45184066"/>
      <w:bookmarkStart w:id="51" w:name="_Toc47342908"/>
      <w:bookmarkStart w:id="52" w:name="_Toc51769610"/>
      <w:bookmarkStart w:id="53" w:name="_Toc170194540"/>
      <w:r w:rsidRPr="001B7C50">
        <w:t>6.3.3</w:t>
      </w:r>
      <w:r w:rsidRPr="001B7C50">
        <w:tab/>
        <w:t>User Plane Function Selection</w:t>
      </w:r>
      <w:bookmarkEnd w:id="47"/>
      <w:bookmarkEnd w:id="48"/>
      <w:bookmarkEnd w:id="49"/>
      <w:bookmarkEnd w:id="50"/>
      <w:bookmarkEnd w:id="51"/>
      <w:bookmarkEnd w:id="52"/>
      <w:bookmarkEnd w:id="53"/>
    </w:p>
    <w:p w14:paraId="37251C4F" w14:textId="77777777" w:rsidR="006404EE" w:rsidRPr="001B7C50" w:rsidRDefault="006404EE" w:rsidP="006404EE">
      <w:pPr>
        <w:pStyle w:val="Heading4"/>
      </w:pPr>
      <w:bookmarkStart w:id="54" w:name="_CR6_3_3_1"/>
      <w:bookmarkStart w:id="55" w:name="_Toc20150216"/>
      <w:bookmarkStart w:id="56" w:name="_Toc27847024"/>
      <w:bookmarkStart w:id="57" w:name="_Toc36188156"/>
      <w:bookmarkStart w:id="58" w:name="_Toc45184067"/>
      <w:bookmarkStart w:id="59" w:name="_Toc47342909"/>
      <w:bookmarkStart w:id="60" w:name="_Toc51769611"/>
      <w:bookmarkStart w:id="61" w:name="_Toc170194541"/>
      <w:bookmarkEnd w:id="54"/>
      <w:r w:rsidRPr="001B7C50">
        <w:t>6.3.3.1</w:t>
      </w:r>
      <w:r w:rsidRPr="001B7C50">
        <w:tab/>
        <w:t>Overview</w:t>
      </w:r>
      <w:bookmarkEnd w:id="55"/>
      <w:bookmarkEnd w:id="56"/>
      <w:bookmarkEnd w:id="57"/>
      <w:bookmarkEnd w:id="58"/>
      <w:bookmarkEnd w:id="59"/>
      <w:bookmarkEnd w:id="60"/>
      <w:bookmarkEnd w:id="61"/>
    </w:p>
    <w:p w14:paraId="25BBE6A8" w14:textId="01C06635" w:rsidR="006404EE" w:rsidRPr="001B7C50" w:rsidRDefault="006404EE" w:rsidP="006404EE">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w:t>
      </w:r>
      <w:ins w:id="62" w:author="Nokia-TC" w:date="2024-08-05T16:30:00Z" w16du:dateUtc="2024-08-05T15:30:00Z">
        <w:r w:rsidR="00064835">
          <w:t xml:space="preserve"> and</w:t>
        </w:r>
      </w:ins>
      <w:ins w:id="63" w:author="Nokia-TC" w:date="2024-08-05T16:31:00Z" w16du:dateUtc="2024-08-05T15:31:00Z">
        <w:r w:rsidR="00064835">
          <w:t>, if available,</w:t>
        </w:r>
      </w:ins>
      <w:ins w:id="64" w:author="Nokia-TC" w:date="2024-08-05T16:30:00Z" w16du:dateUtc="2024-08-05T15:30:00Z">
        <w:r w:rsidR="00064835">
          <w:t xml:space="preserve"> N6 delay measurement results</w:t>
        </w:r>
      </w:ins>
      <w:r w:rsidRPr="001B7C50">
        <w:t>. The selection of the UPF shall also enable deployment of UPF with different capabilities, e.g. UPFs supporting no or a subset of optional functionalities.</w:t>
      </w:r>
    </w:p>
    <w:p w14:paraId="348C7A59" w14:textId="77777777" w:rsidR="006404EE" w:rsidRPr="001B7C50" w:rsidRDefault="006404EE" w:rsidP="006404EE">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C3E6E78" w14:textId="77777777" w:rsidR="006404EE" w:rsidRPr="001B7C50" w:rsidRDefault="006404EE" w:rsidP="006404EE">
      <w:r w:rsidRPr="001B7C50">
        <w:t>The UPF selection</w:t>
      </w:r>
      <w:r>
        <w:t xml:space="preserve"> for PDU session establishment, UE mobility or UE traffic offloading</w:t>
      </w:r>
      <w:r w:rsidRPr="001B7C50">
        <w:t xml:space="preserve"> involves:</w:t>
      </w:r>
    </w:p>
    <w:p w14:paraId="5220A5AB" w14:textId="02506883" w:rsidR="006404EE" w:rsidRPr="001B7C50" w:rsidRDefault="006404EE" w:rsidP="006404EE">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ins w:id="65" w:author="Nokia-TC" w:date="2024-08-07T14:22:00Z" w16du:dateUtc="2024-08-07T13:22:00Z">
        <w:r w:rsidR="006A3AB0">
          <w:t xml:space="preserve"> or </w:t>
        </w:r>
      </w:ins>
      <w:ins w:id="66" w:author="Nokia-TC" w:date="2024-08-07T14:23:00Z" w16du:dateUtc="2024-08-07T13:23:00Z">
        <w:r w:rsidR="006A3AB0">
          <w:t xml:space="preserve">by </w:t>
        </w:r>
      </w:ins>
      <w:ins w:id="67" w:author="Nokia-TC" w:date="2024-08-07T14:25:00Z" w16du:dateUtc="2024-08-07T13:25:00Z">
        <w:r w:rsidR="006A3AB0">
          <w:t xml:space="preserve">NRF procedures defined in </w:t>
        </w:r>
      </w:ins>
      <w:ins w:id="68" w:author="Nokia-TC" w:date="2024-08-07T14:26:00Z" w16du:dateUtc="2024-08-07T13:26:00Z">
        <w:r w:rsidR="006A3AB0">
          <w:t>clause 4.17.4 of TS 23.502 [3]</w:t>
        </w:r>
      </w:ins>
      <w:r w:rsidRPr="001B7C50">
        <w:t>.</w:t>
      </w:r>
    </w:p>
    <w:p w14:paraId="4980742D" w14:textId="410C9164" w:rsidR="006404EE" w:rsidRPr="001B7C50" w:rsidRDefault="006404EE" w:rsidP="006404EE">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ins w:id="69" w:author="Nokia-TC" w:date="2024-08-05T17:12:00Z" w16du:dateUtc="2024-08-05T16:12:00Z">
        <w:r w:rsidR="00065045">
          <w:t xml:space="preserve"> For this step, before proceeding </w:t>
        </w:r>
      </w:ins>
      <w:ins w:id="70" w:author="Nokia-TC" w:date="2024-08-05T17:13:00Z" w16du:dateUtc="2024-08-05T16:13:00Z">
        <w:r w:rsidR="00065045">
          <w:t xml:space="preserve">to N4 session management procedures, SMF, if available, may utilize UPF N6 delay measurement event reports </w:t>
        </w:r>
      </w:ins>
      <w:ins w:id="71" w:author="Nokia-TC" w:date="2024-08-07T14:09:00Z" w16du:dateUtc="2024-08-07T13:09:00Z">
        <w:r w:rsidR="00410DCA">
          <w:t xml:space="preserve">that can be independent of a UE PDU session </w:t>
        </w:r>
      </w:ins>
      <w:ins w:id="72" w:author="Nokia-TC" w:date="2024-08-05T17:14:00Z" w16du:dateUtc="2024-08-05T16:14:00Z">
        <w:r w:rsidR="00065045">
          <w:t>during the UPF selection process</w:t>
        </w:r>
      </w:ins>
      <w:ins w:id="73" w:author="Nokia-TC" w:date="2024-08-07T14:32:00Z" w16du:dateUtc="2024-08-07T13:32:00Z">
        <w:r w:rsidR="003020A1">
          <w:t xml:space="preserve"> (details are de</w:t>
        </w:r>
      </w:ins>
      <w:ins w:id="74" w:author="Nokia-TC" w:date="2024-08-07T14:33:00Z" w16du:dateUtc="2024-08-07T13:33:00Z">
        <w:r w:rsidR="003020A1">
          <w:t>scribed in clause 5.2.8.X</w:t>
        </w:r>
      </w:ins>
      <w:ins w:id="75" w:author="Nokia-TC" w:date="2024-08-07T14:34:00Z" w16du:dateUtc="2024-08-07T13:34:00Z">
        <w:r w:rsidR="003020A1">
          <w:t xml:space="preserve"> on UPF support on N6 delay measurements and in </w:t>
        </w:r>
        <w:r w:rsidR="003020A1">
          <w:rPr>
            <w:lang w:eastAsia="ko-KR"/>
          </w:rPr>
          <w:t xml:space="preserve">clause </w:t>
        </w:r>
        <w:r w:rsidR="003020A1" w:rsidRPr="003020A1">
          <w:rPr>
            <w:lang w:eastAsia="ko-KR"/>
          </w:rPr>
          <w:t>6.2.3.2.3</w:t>
        </w:r>
        <w:r w:rsidR="003020A1">
          <w:rPr>
            <w:lang w:eastAsia="ko-KR"/>
          </w:rPr>
          <w:t xml:space="preserve"> of TS 23.548 [130] on </w:t>
        </w:r>
      </w:ins>
      <w:ins w:id="76" w:author="Nokia-TC" w:date="2024-08-07T14:35:00Z" w16du:dateUtc="2024-08-07T13:35:00Z">
        <w:r w:rsidR="003020A1">
          <w:rPr>
            <w:lang w:eastAsia="ko-KR"/>
          </w:rPr>
          <w:t>determining candidate UPFs</w:t>
        </w:r>
      </w:ins>
      <w:ins w:id="77" w:author="Nokia-TC" w:date="2024-08-07T14:33:00Z" w16du:dateUtc="2024-08-07T13:33:00Z">
        <w:r w:rsidR="003020A1">
          <w:t>)</w:t>
        </w:r>
      </w:ins>
      <w:ins w:id="78" w:author="Nokia-TC" w:date="2024-08-05T17:14:00Z" w16du:dateUtc="2024-08-05T16:14:00Z">
        <w:r w:rsidR="00065045">
          <w:t>.</w:t>
        </w:r>
      </w:ins>
    </w:p>
    <w:p w14:paraId="5FF5C121" w14:textId="77777777" w:rsidR="006404EE" w:rsidRDefault="006404EE" w:rsidP="006404EE">
      <w:bookmarkStart w:id="79" w:name="_Toc20150217"/>
      <w:bookmarkStart w:id="80" w:name="_Toc27847025"/>
      <w:bookmarkStart w:id="81" w:name="_Toc36188157"/>
      <w:bookmarkStart w:id="82" w:name="_Toc45184068"/>
      <w:bookmarkStart w:id="83" w:name="_Toc47342910"/>
      <w:bookmarkStart w:id="84" w:name="_Toc51769612"/>
      <w:r>
        <w:t>The selection and reselection of the UPF is also performed by an NF (other than the SMF) in order to collect the data from the UPF as defined in clause 5.8.2.17. In this case, the related dedicated UPF is discovered and selected as follows:</w:t>
      </w:r>
    </w:p>
    <w:p w14:paraId="71FF0692" w14:textId="77777777" w:rsidR="006404EE" w:rsidRDefault="006404EE" w:rsidP="006404EE">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5FAC0B58" w14:textId="77777777" w:rsidR="006404EE" w:rsidRDefault="006404EE" w:rsidP="006404EE">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663C15FE" w14:textId="77777777" w:rsidR="006404EE" w:rsidRPr="001B7C50" w:rsidRDefault="006404EE" w:rsidP="006404EE">
      <w:pPr>
        <w:pStyle w:val="Heading4"/>
      </w:pPr>
      <w:bookmarkStart w:id="85" w:name="_CR6_3_3_2"/>
      <w:bookmarkStart w:id="86" w:name="_Toc170194542"/>
      <w:bookmarkEnd w:id="85"/>
      <w:r w:rsidRPr="001B7C50">
        <w:lastRenderedPageBreak/>
        <w:t>6.3.3.2</w:t>
      </w:r>
      <w:r w:rsidRPr="001B7C50">
        <w:tab/>
        <w:t>SMF Provisioning of available UPF(s)</w:t>
      </w:r>
      <w:bookmarkEnd w:id="79"/>
      <w:bookmarkEnd w:id="80"/>
      <w:bookmarkEnd w:id="81"/>
      <w:bookmarkEnd w:id="82"/>
      <w:bookmarkEnd w:id="83"/>
      <w:bookmarkEnd w:id="84"/>
      <w:bookmarkEnd w:id="86"/>
    </w:p>
    <w:p w14:paraId="2A24A81D" w14:textId="15CBDF2F" w:rsidR="006404EE" w:rsidRPr="001B7C50" w:rsidRDefault="006404EE" w:rsidP="006404EE">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B89A600" w14:textId="74AEBAFD" w:rsidR="005D4F97" w:rsidRPr="001B7C50" w:rsidRDefault="006404EE" w:rsidP="006404EE">
      <w:pPr>
        <w:pStyle w:val="NO"/>
      </w:pPr>
      <w:r w:rsidRPr="001B7C50">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774F4354" w14:textId="0D31A8E0" w:rsidR="006404EE" w:rsidRPr="001B7C50" w:rsidRDefault="006404EE" w:rsidP="006404EE">
      <w:r w:rsidRPr="001B7C50">
        <w:t>The UPF selection functionality in the SMF may optionally utilize the NRF to discover UPF(s). In this case, the SMF issues a request to the NRF that may include following parameters: DNN, S-NSSAI, SMF Area Identity,</w:t>
      </w:r>
      <w:r>
        <w:t xml:space="preserve"> </w:t>
      </w:r>
      <w:ins w:id="87" w:author="Nokia-TC" w:date="2024-08-05T17:17:00Z" w16du:dateUtc="2024-08-05T16:17:00Z">
        <w:r w:rsidR="005D4F97">
          <w:t>supported</w:t>
        </w:r>
      </w:ins>
      <w:ins w:id="88" w:author="Nokia-TC" w:date="2024-08-05T17:18:00Z" w16du:dateUtc="2024-08-05T16:18:00Z">
        <w:r w:rsidR="005D4F97">
          <w:t xml:space="preserve"> </w:t>
        </w:r>
      </w:ins>
      <w:ins w:id="89" w:author="Nokia-TC" w:date="2024-08-05T17:17:00Z" w16du:dateUtc="2024-08-05T16:17:00Z">
        <w:r w:rsidR="005D4F97">
          <w:t xml:space="preserve">N6 delay measurement protocol, </w:t>
        </w:r>
      </w:ins>
      <w:r>
        <w:t>the requested functionalities and capabilities (e.g.</w:t>
      </w:r>
      <w:r w:rsidRPr="001B7C50">
        <w:t xml:space="preserve"> ATSSS steering capabilities</w:t>
      </w:r>
      <w:r>
        <w:t>, functionality associated with high data rate low latency service</w:t>
      </w:r>
      <w:ins w:id="90" w:author="Nokia-TC" w:date="2024-08-05T17:17:00Z" w16du:dateUtc="2024-08-05T16:17:00Z">
        <w:r w:rsidR="005D4F97">
          <w:t>, N6 delay measurement</w:t>
        </w:r>
      </w:ins>
      <w:ins w:id="91" w:author="Nokia-TC" w:date="2024-08-07T14:21:00Z" w16du:dateUtc="2024-08-07T13:21:00Z">
        <w:r w:rsidR="006A3AB0">
          <w:t xml:space="preserve"> capability</w:t>
        </w:r>
      </w:ins>
      <w:r>
        <w:t xml:space="preserve"> etc.)</w:t>
      </w:r>
      <w:r w:rsidRPr="001B7C50">
        <w:t>. In its answer, the NRF provides the NF profile(s) that include(s) the IP address(es) or the FQDN of the N4 interface of corresponding UPF(s) to the SMF.</w:t>
      </w:r>
    </w:p>
    <w:p w14:paraId="36D6D9A3" w14:textId="77777777" w:rsidR="006404EE" w:rsidRPr="001B7C50" w:rsidRDefault="006404EE" w:rsidP="006404EE">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6B68203F" w14:textId="77777777" w:rsidR="006404EE" w:rsidRPr="001B7C50" w:rsidRDefault="006404EE" w:rsidP="006404EE">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14AA0F85" w14:textId="77777777" w:rsidR="006404EE" w:rsidRPr="001B7C50" w:rsidRDefault="006404EE" w:rsidP="006404EE">
      <w:pPr>
        <w:pStyle w:val="Heading4"/>
      </w:pPr>
      <w:bookmarkStart w:id="92" w:name="_CR6_3_3_3"/>
      <w:bookmarkStart w:id="93" w:name="_Toc20150218"/>
      <w:bookmarkStart w:id="94" w:name="_Toc27847026"/>
      <w:bookmarkStart w:id="95" w:name="_Toc36188158"/>
      <w:bookmarkStart w:id="96" w:name="_Toc45184069"/>
      <w:bookmarkStart w:id="97" w:name="_Toc47342911"/>
      <w:bookmarkStart w:id="98" w:name="_Toc51769613"/>
      <w:bookmarkStart w:id="99" w:name="_Toc170194543"/>
      <w:bookmarkEnd w:id="92"/>
      <w:r w:rsidRPr="001B7C50">
        <w:t>6.3.3.3</w:t>
      </w:r>
      <w:r w:rsidRPr="001B7C50">
        <w:tab/>
        <w:t>Selection of an UPF for a particular PDU Session</w:t>
      </w:r>
      <w:bookmarkEnd w:id="93"/>
      <w:bookmarkEnd w:id="94"/>
      <w:bookmarkEnd w:id="95"/>
      <w:bookmarkEnd w:id="96"/>
      <w:bookmarkEnd w:id="97"/>
      <w:bookmarkEnd w:id="98"/>
      <w:bookmarkEnd w:id="99"/>
    </w:p>
    <w:p w14:paraId="5B2213E4" w14:textId="77777777" w:rsidR="006404EE" w:rsidRPr="001B7C50" w:rsidRDefault="006404EE" w:rsidP="006404EE">
      <w:r w:rsidRPr="001B7C50">
        <w:t>The following parameter(s) and information may be considered by the SMF for UPF selection and re-selection:</w:t>
      </w:r>
    </w:p>
    <w:p w14:paraId="456202F8" w14:textId="77777777" w:rsidR="006404EE" w:rsidRPr="001B7C50" w:rsidRDefault="006404EE" w:rsidP="006404EE">
      <w:pPr>
        <w:pStyle w:val="B1"/>
      </w:pPr>
      <w:r w:rsidRPr="001B7C50">
        <w:t>-</w:t>
      </w:r>
      <w:r w:rsidRPr="001B7C50">
        <w:tab/>
        <w:t>UPF's dynamic load.</w:t>
      </w:r>
    </w:p>
    <w:p w14:paraId="5C18C892" w14:textId="77777777" w:rsidR="006404EE" w:rsidRPr="001B7C50" w:rsidRDefault="006404EE" w:rsidP="006404EE">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DD37922" w14:textId="77777777" w:rsidR="006404EE" w:rsidRPr="001B7C50" w:rsidRDefault="006404EE" w:rsidP="006404EE">
      <w:pPr>
        <w:pStyle w:val="B1"/>
      </w:pPr>
      <w:r w:rsidRPr="001B7C50">
        <w:t>-</w:t>
      </w:r>
      <w:r w:rsidRPr="001B7C50">
        <w:tab/>
        <w:t>UPF's relative static capacity among UPFs supporting the same DNN.</w:t>
      </w:r>
    </w:p>
    <w:p w14:paraId="74DADCFF" w14:textId="77777777" w:rsidR="006404EE" w:rsidRPr="001B7C50" w:rsidRDefault="006404EE" w:rsidP="006404EE">
      <w:pPr>
        <w:pStyle w:val="B1"/>
      </w:pPr>
      <w:r w:rsidRPr="001B7C50">
        <w:t>-</w:t>
      </w:r>
      <w:r w:rsidRPr="001B7C50">
        <w:tab/>
        <w:t>UPF location available at the SMF.</w:t>
      </w:r>
    </w:p>
    <w:p w14:paraId="0B5D2611" w14:textId="77777777" w:rsidR="006404EE" w:rsidRPr="001B7C50" w:rsidRDefault="006404EE" w:rsidP="006404EE">
      <w:pPr>
        <w:pStyle w:val="B1"/>
      </w:pPr>
      <w:r w:rsidRPr="001B7C50">
        <w:t>-</w:t>
      </w:r>
      <w:r w:rsidRPr="001B7C50">
        <w:tab/>
        <w:t>UE location information.</w:t>
      </w:r>
    </w:p>
    <w:p w14:paraId="0F89FE5F" w14:textId="77777777" w:rsidR="006404EE" w:rsidRPr="001B7C50" w:rsidRDefault="006404EE" w:rsidP="006404EE">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3BF02BB9" w14:textId="77777777" w:rsidR="006404EE" w:rsidRPr="001B7C50" w:rsidRDefault="006404EE" w:rsidP="006404EE">
      <w:pPr>
        <w:pStyle w:val="B1"/>
      </w:pPr>
      <w:r w:rsidRPr="001B7C50">
        <w:t>-</w:t>
      </w:r>
      <w:r w:rsidRPr="001B7C50">
        <w:tab/>
        <w:t>Data Network Name (DNN).</w:t>
      </w:r>
    </w:p>
    <w:p w14:paraId="07CA2E4E" w14:textId="77777777" w:rsidR="006404EE" w:rsidRPr="001B7C50" w:rsidRDefault="006404EE" w:rsidP="006404EE">
      <w:pPr>
        <w:pStyle w:val="B1"/>
      </w:pPr>
      <w:r w:rsidRPr="001B7C50">
        <w:t>-</w:t>
      </w:r>
      <w:r w:rsidRPr="001B7C50">
        <w:tab/>
        <w:t>PDU Session Type (i.e. IPv4, IPv6, IPv4v6, Ethernet Type or Unstructured Type) and if applicable, the static IP address/prefix.</w:t>
      </w:r>
    </w:p>
    <w:p w14:paraId="725F0E7F" w14:textId="77777777" w:rsidR="006404EE" w:rsidRPr="001B7C50" w:rsidRDefault="006404EE" w:rsidP="006404EE">
      <w:pPr>
        <w:pStyle w:val="B1"/>
      </w:pPr>
      <w:r w:rsidRPr="001B7C50">
        <w:t>-</w:t>
      </w:r>
      <w:r w:rsidRPr="001B7C50">
        <w:tab/>
        <w:t>SSC mode selected for the PDU Session.</w:t>
      </w:r>
    </w:p>
    <w:p w14:paraId="43BC05C3" w14:textId="77777777" w:rsidR="006404EE" w:rsidRPr="001B7C50" w:rsidRDefault="006404EE" w:rsidP="006404EE">
      <w:pPr>
        <w:pStyle w:val="B1"/>
      </w:pPr>
      <w:r w:rsidRPr="001B7C50">
        <w:t>-</w:t>
      </w:r>
      <w:r w:rsidRPr="001B7C50">
        <w:tab/>
        <w:t>UE subscription profile in UDM.</w:t>
      </w:r>
    </w:p>
    <w:p w14:paraId="1F35EBC6" w14:textId="77777777" w:rsidR="006404EE" w:rsidRPr="001B7C50" w:rsidRDefault="006404EE" w:rsidP="006404EE">
      <w:pPr>
        <w:pStyle w:val="B1"/>
      </w:pPr>
      <w:r w:rsidRPr="001B7C50">
        <w:t>-</w:t>
      </w:r>
      <w:r w:rsidRPr="001B7C50">
        <w:tab/>
        <w:t>DNAI as included in the PCC Rules and described in clause 5.6.7.</w:t>
      </w:r>
    </w:p>
    <w:p w14:paraId="72A2CDEA" w14:textId="77777777" w:rsidR="006404EE" w:rsidRPr="001B7C50" w:rsidRDefault="006404EE" w:rsidP="006404EE">
      <w:pPr>
        <w:pStyle w:val="B1"/>
      </w:pPr>
      <w:r w:rsidRPr="001B7C50">
        <w:t>-</w:t>
      </w:r>
      <w:r w:rsidRPr="001B7C50">
        <w:tab/>
        <w:t>Local operator policies.</w:t>
      </w:r>
    </w:p>
    <w:p w14:paraId="6AC272AE" w14:textId="77777777" w:rsidR="006404EE" w:rsidRPr="001B7C50" w:rsidRDefault="006404EE" w:rsidP="006404EE">
      <w:pPr>
        <w:pStyle w:val="B1"/>
      </w:pPr>
      <w:r w:rsidRPr="001B7C50">
        <w:t>-</w:t>
      </w:r>
      <w:r w:rsidRPr="001B7C50">
        <w:tab/>
        <w:t>S-NSSAI.</w:t>
      </w:r>
    </w:p>
    <w:p w14:paraId="40B673F9" w14:textId="77777777" w:rsidR="006404EE" w:rsidRPr="001B7C50" w:rsidRDefault="006404EE" w:rsidP="006404EE">
      <w:pPr>
        <w:pStyle w:val="B1"/>
      </w:pPr>
      <w:r w:rsidRPr="001B7C50">
        <w:t>-</w:t>
      </w:r>
      <w:r w:rsidRPr="001B7C50">
        <w:tab/>
        <w:t>Access technology being used by the UE.</w:t>
      </w:r>
    </w:p>
    <w:p w14:paraId="328BED7A" w14:textId="77777777" w:rsidR="006404EE" w:rsidRPr="001B7C50" w:rsidRDefault="006404EE" w:rsidP="006404EE">
      <w:pPr>
        <w:pStyle w:val="B1"/>
      </w:pPr>
      <w:r w:rsidRPr="001B7C50">
        <w:t>-</w:t>
      </w:r>
      <w:r w:rsidRPr="001B7C50">
        <w:tab/>
        <w:t>Information related to user plane topology and user plane terminations, that may be deduced from:</w:t>
      </w:r>
    </w:p>
    <w:p w14:paraId="3D2228E1" w14:textId="77777777" w:rsidR="006404EE" w:rsidRPr="001B7C50" w:rsidRDefault="006404EE" w:rsidP="006404EE">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6287051F" w14:textId="77777777" w:rsidR="006404EE" w:rsidRPr="001B7C50" w:rsidRDefault="006404EE" w:rsidP="006404EE">
      <w:pPr>
        <w:pStyle w:val="B1"/>
      </w:pPr>
      <w:r w:rsidRPr="001B7C50">
        <w:t>-</w:t>
      </w:r>
      <w:r w:rsidRPr="001B7C50">
        <w:tab/>
        <w:t>Identifiers (i.e. a FQDN and/or IP address(es)) of N3 terminations provided by a W-AGF or a TNGF or a TWIF;</w:t>
      </w:r>
    </w:p>
    <w:p w14:paraId="70DC57BE" w14:textId="77777777" w:rsidR="006404EE" w:rsidRDefault="006404EE" w:rsidP="006404EE">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501EF9ED" w14:textId="77777777" w:rsidR="006404EE" w:rsidRPr="001B7C50" w:rsidRDefault="006404EE" w:rsidP="006404EE">
      <w:pPr>
        <w:pStyle w:val="B1"/>
      </w:pPr>
      <w:r w:rsidRPr="001B7C50">
        <w:t>-</w:t>
      </w:r>
      <w:r w:rsidRPr="001B7C50">
        <w:tab/>
        <w:t>Information regarding the user plane interfaces of UPF(s). This information may be acquired by the SMF using N4;</w:t>
      </w:r>
    </w:p>
    <w:p w14:paraId="4F66D423" w14:textId="77777777" w:rsidR="006404EE" w:rsidRPr="001B7C50" w:rsidRDefault="006404EE" w:rsidP="006404EE">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6E510CA" w14:textId="77777777" w:rsidR="006404EE" w:rsidRPr="001B7C50" w:rsidRDefault="006404EE" w:rsidP="006404EE">
      <w:pPr>
        <w:pStyle w:val="B1"/>
      </w:pPr>
      <w:r w:rsidRPr="001B7C50">
        <w:t>-</w:t>
      </w:r>
      <w:r w:rsidRPr="001B7C50">
        <w:tab/>
        <w:t>Information regarding the N9 User Plane termination(s) of UPF(s) if needed;</w:t>
      </w:r>
    </w:p>
    <w:p w14:paraId="0CC1F991" w14:textId="77777777" w:rsidR="006404EE" w:rsidRPr="001B7C50" w:rsidRDefault="006404EE" w:rsidP="006404EE">
      <w:pPr>
        <w:pStyle w:val="B1"/>
      </w:pPr>
      <w:r w:rsidRPr="001B7C50">
        <w:t>-</w:t>
      </w:r>
      <w:r w:rsidRPr="001B7C50">
        <w:tab/>
        <w:t>Information regarding the User plane termination(s) corresponding to DNAI(s).</w:t>
      </w:r>
    </w:p>
    <w:p w14:paraId="088FDD89" w14:textId="77777777" w:rsidR="006404EE" w:rsidRPr="001B7C50" w:rsidRDefault="006404EE" w:rsidP="006404EE">
      <w:pPr>
        <w:pStyle w:val="B1"/>
      </w:pPr>
      <w:r w:rsidRPr="001B7C50">
        <w:t>-</w:t>
      </w:r>
      <w:r w:rsidRPr="001B7C50">
        <w:tab/>
        <w:t>RSN, support for redundant GTP-U path or support for redundant transport path in the transport layer (as in clause 5.33.2) when redundant UP handling is applicable.</w:t>
      </w:r>
    </w:p>
    <w:p w14:paraId="12328A8B" w14:textId="77777777" w:rsidR="006404EE" w:rsidRPr="001B7C50" w:rsidRDefault="006404EE" w:rsidP="006404EE">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37F9ABB2" w14:textId="77777777" w:rsidR="006404EE" w:rsidRPr="001B7C50" w:rsidRDefault="006404EE" w:rsidP="006404EE">
      <w:pPr>
        <w:pStyle w:val="B1"/>
      </w:pPr>
      <w:r w:rsidRPr="001B7C50">
        <w:t>-</w:t>
      </w:r>
      <w:r w:rsidRPr="001B7C50">
        <w:tab/>
        <w:t>Support for UPF allocation of IP address/prefix.</w:t>
      </w:r>
    </w:p>
    <w:p w14:paraId="003CA429" w14:textId="77777777" w:rsidR="006404EE" w:rsidRPr="001B7C50" w:rsidRDefault="006404EE" w:rsidP="006404EE">
      <w:pPr>
        <w:pStyle w:val="B1"/>
      </w:pPr>
      <w:r w:rsidRPr="001B7C50">
        <w:t>-</w:t>
      </w:r>
      <w:r w:rsidRPr="001B7C50">
        <w:tab/>
        <w:t>Support of the IPUPS functionality, specified in clause 5.8.2.14.</w:t>
      </w:r>
    </w:p>
    <w:p w14:paraId="317259DD" w14:textId="77777777" w:rsidR="006404EE" w:rsidRPr="001B7C50" w:rsidRDefault="006404EE" w:rsidP="006404EE">
      <w:pPr>
        <w:pStyle w:val="B1"/>
      </w:pPr>
      <w:r w:rsidRPr="001B7C50">
        <w:t>-</w:t>
      </w:r>
      <w:r w:rsidRPr="001B7C50">
        <w:tab/>
        <w:t>Support for High latency communication (see clause 5.31.8).</w:t>
      </w:r>
    </w:p>
    <w:p w14:paraId="0AEE4A22" w14:textId="77777777" w:rsidR="006404EE" w:rsidRDefault="006404EE" w:rsidP="006404EE">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729EA9DA" w14:textId="77777777" w:rsidR="006404EE" w:rsidRPr="001B7C50" w:rsidRDefault="006404EE" w:rsidP="006404EE">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BE7168B" w14:textId="77777777" w:rsidR="006404EE" w:rsidRDefault="006404EE" w:rsidP="006404EE">
      <w:pPr>
        <w:pStyle w:val="B1"/>
        <w:rPr>
          <w:ins w:id="100" w:author="Nokia-TC" w:date="2024-08-05T17:20:00Z" w16du:dateUtc="2024-08-05T16:20:00Z"/>
          <w:lang w:eastAsia="zh-CN"/>
        </w:rPr>
      </w:pPr>
      <w:r>
        <w:rPr>
          <w:lang w:eastAsia="zh-CN"/>
        </w:rPr>
        <w:t>-</w:t>
      </w:r>
      <w:r>
        <w:rPr>
          <w:lang w:eastAsia="zh-CN"/>
        </w:rPr>
        <w:tab/>
        <w:t>List of supported Event ID(s) for exposure of UPF-related information via service based interface (see clause 7.2.29 and clause 5.2.26.2 of TS 23.502 [3]).</w:t>
      </w:r>
    </w:p>
    <w:p w14:paraId="30CCDECB" w14:textId="710E36DF" w:rsidR="00F50EE5" w:rsidRPr="001B7C50" w:rsidRDefault="00F50EE5" w:rsidP="006404EE">
      <w:pPr>
        <w:pStyle w:val="B1"/>
        <w:rPr>
          <w:lang w:eastAsia="zh-CN"/>
        </w:rPr>
      </w:pPr>
      <w:ins w:id="101" w:author="Nokia-TC" w:date="2024-08-05T17:20:00Z" w16du:dateUtc="2024-08-05T16:20:00Z">
        <w:r>
          <w:rPr>
            <w:lang w:eastAsia="zh-CN"/>
          </w:rPr>
          <w:t>-</w:t>
        </w:r>
        <w:r>
          <w:rPr>
            <w:lang w:eastAsia="zh-CN"/>
          </w:rPr>
          <w:tab/>
          <w:t>Support for N6 delay measurement</w:t>
        </w:r>
      </w:ins>
      <w:ins w:id="102" w:author="Nokia-TC" w:date="2024-08-05T17:21:00Z" w16du:dateUtc="2024-08-05T16:21:00Z">
        <w:r>
          <w:rPr>
            <w:lang w:eastAsia="zh-CN"/>
          </w:rPr>
          <w:t>s, including the supported protocols</w:t>
        </w:r>
      </w:ins>
      <w:ins w:id="103" w:author="Nokia-TC" w:date="2024-08-05T17:20:00Z" w16du:dateUtc="2024-08-05T16:20:00Z">
        <w:r>
          <w:rPr>
            <w:lang w:eastAsia="zh-CN"/>
          </w:rPr>
          <w:t xml:space="preserve">, </w:t>
        </w:r>
      </w:ins>
      <w:ins w:id="104" w:author="Nokia-TC" w:date="2024-08-05T17:21:00Z" w16du:dateUtc="2024-08-05T16:21:00Z">
        <w:r>
          <w:rPr>
            <w:lang w:eastAsia="zh-CN"/>
          </w:rPr>
          <w:t xml:space="preserve">as </w:t>
        </w:r>
      </w:ins>
      <w:ins w:id="105" w:author="Nokia-TC" w:date="2024-08-05T17:20:00Z" w16du:dateUtc="2024-08-05T16:20:00Z">
        <w:r>
          <w:rPr>
            <w:lang w:eastAsia="zh-CN"/>
          </w:rPr>
          <w:t>specifi</w:t>
        </w:r>
      </w:ins>
      <w:ins w:id="106" w:author="Nokia-TC" w:date="2024-08-05T17:21:00Z" w16du:dateUtc="2024-08-05T16:21:00Z">
        <w:r>
          <w:rPr>
            <w:lang w:eastAsia="zh-CN"/>
          </w:rPr>
          <w:t>ed</w:t>
        </w:r>
      </w:ins>
      <w:ins w:id="107" w:author="Nokia-TC" w:date="2024-08-05T17:20:00Z" w16du:dateUtc="2024-08-05T16:20:00Z">
        <w:r>
          <w:rPr>
            <w:lang w:eastAsia="zh-CN"/>
          </w:rPr>
          <w:t xml:space="preserve"> in clause 5.8.2.X.</w:t>
        </w:r>
      </w:ins>
    </w:p>
    <w:p w14:paraId="7B58A032" w14:textId="77777777" w:rsidR="006404EE" w:rsidRPr="001B7C50" w:rsidRDefault="006404EE" w:rsidP="006404EE">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20685DE" w14:textId="77777777" w:rsidR="006404EE" w:rsidRPr="001B7C50" w:rsidRDefault="006404EE" w:rsidP="006404EE">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F4A581D" w14:textId="77777777" w:rsidR="006404EE" w:rsidRDefault="006404EE" w:rsidP="006404EE">
      <w:pPr>
        <w:rPr>
          <w:lang w:eastAsia="zh-CN"/>
        </w:rPr>
      </w:pPr>
      <w:bookmarkStart w:id="108" w:name="_CR6_3_4"/>
      <w:bookmarkEnd w:id="108"/>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2230870" w14:textId="77777777" w:rsidR="006404EE" w:rsidRDefault="006404EE" w:rsidP="006404EE">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929C1D1" w14:textId="78067D89" w:rsidR="00C82545" w:rsidRDefault="00C82545" w:rsidP="00DC6FCA"/>
    <w:p w14:paraId="369DD998" w14:textId="5B3D5956" w:rsidR="007E47D7" w:rsidRPr="00E219EA" w:rsidRDefault="007E47D7" w:rsidP="0048459C">
      <w:pPr>
        <w:pStyle w:val="StartEndofChange"/>
        <w:rPr>
          <w:lang w:eastAsia="zh-CN"/>
        </w:rPr>
      </w:pPr>
      <w:bookmarkStart w:id="109" w:name="_CR5_15_18_3"/>
      <w:bookmarkStart w:id="110" w:name="_CR5_15_19"/>
      <w:bookmarkEnd w:id="1"/>
      <w:bookmarkEnd w:id="2"/>
      <w:bookmarkEnd w:id="3"/>
      <w:bookmarkEnd w:id="4"/>
      <w:bookmarkEnd w:id="5"/>
      <w:bookmarkEnd w:id="6"/>
      <w:bookmarkEnd w:id="7"/>
      <w:bookmarkEnd w:id="8"/>
      <w:bookmarkEnd w:id="9"/>
      <w:bookmarkEnd w:id="109"/>
      <w:bookmarkEnd w:id="11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224094">
    <w:abstractNumId w:val="1"/>
  </w:num>
  <w:num w:numId="2" w16cid:durableId="1078210567">
    <w:abstractNumId w:val="0"/>
  </w:num>
  <w:num w:numId="3" w16cid:durableId="8033069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835"/>
    <w:rsid w:val="00065045"/>
    <w:rsid w:val="0006563F"/>
    <w:rsid w:val="00066C24"/>
    <w:rsid w:val="00072BD9"/>
    <w:rsid w:val="0007315B"/>
    <w:rsid w:val="000755D4"/>
    <w:rsid w:val="000755DA"/>
    <w:rsid w:val="00076967"/>
    <w:rsid w:val="000777C4"/>
    <w:rsid w:val="0008046B"/>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B6F"/>
    <w:rsid w:val="00151E30"/>
    <w:rsid w:val="001576F0"/>
    <w:rsid w:val="00160D54"/>
    <w:rsid w:val="00160EE3"/>
    <w:rsid w:val="00160EFB"/>
    <w:rsid w:val="0016232A"/>
    <w:rsid w:val="001636C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578CB"/>
    <w:rsid w:val="0026004D"/>
    <w:rsid w:val="00262A14"/>
    <w:rsid w:val="002638D9"/>
    <w:rsid w:val="00263DFC"/>
    <w:rsid w:val="002640DD"/>
    <w:rsid w:val="00265943"/>
    <w:rsid w:val="00270D15"/>
    <w:rsid w:val="00270F83"/>
    <w:rsid w:val="00273E01"/>
    <w:rsid w:val="00274BC9"/>
    <w:rsid w:val="0027546A"/>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D7A"/>
    <w:rsid w:val="002E1FCE"/>
    <w:rsid w:val="002E37D0"/>
    <w:rsid w:val="002E472E"/>
    <w:rsid w:val="002E5DAB"/>
    <w:rsid w:val="002E65F5"/>
    <w:rsid w:val="002F0DBF"/>
    <w:rsid w:val="002F10A5"/>
    <w:rsid w:val="002F29C1"/>
    <w:rsid w:val="002F67DF"/>
    <w:rsid w:val="00300B56"/>
    <w:rsid w:val="003020A1"/>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62A"/>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0DCA"/>
    <w:rsid w:val="00411617"/>
    <w:rsid w:val="004123BF"/>
    <w:rsid w:val="00413CA4"/>
    <w:rsid w:val="004151F5"/>
    <w:rsid w:val="004165A6"/>
    <w:rsid w:val="004202F1"/>
    <w:rsid w:val="004209BF"/>
    <w:rsid w:val="00421B30"/>
    <w:rsid w:val="00421C81"/>
    <w:rsid w:val="004225F4"/>
    <w:rsid w:val="00422E6C"/>
    <w:rsid w:val="004236AB"/>
    <w:rsid w:val="004242F1"/>
    <w:rsid w:val="004245BB"/>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3E61"/>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9E"/>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43F"/>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03CF"/>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1F00"/>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F97"/>
    <w:rsid w:val="005D58E6"/>
    <w:rsid w:val="005D6510"/>
    <w:rsid w:val="005D6FE5"/>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C0A"/>
    <w:rsid w:val="00634D8F"/>
    <w:rsid w:val="006404EE"/>
    <w:rsid w:val="00640EC7"/>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E01"/>
    <w:rsid w:val="00695808"/>
    <w:rsid w:val="00697D77"/>
    <w:rsid w:val="006A1E9E"/>
    <w:rsid w:val="006A33F0"/>
    <w:rsid w:val="006A38DD"/>
    <w:rsid w:val="006A3AB0"/>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486C"/>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7A3"/>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27B0"/>
    <w:rsid w:val="0077293C"/>
    <w:rsid w:val="007738E4"/>
    <w:rsid w:val="00773C3E"/>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2A4"/>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B064F"/>
    <w:rsid w:val="008B0A39"/>
    <w:rsid w:val="008B47B0"/>
    <w:rsid w:val="008B7068"/>
    <w:rsid w:val="008C012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7B"/>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78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6B4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194"/>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72154"/>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191"/>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23CD"/>
    <w:rsid w:val="00C82545"/>
    <w:rsid w:val="00C84D8C"/>
    <w:rsid w:val="00C855F5"/>
    <w:rsid w:val="00C85E1C"/>
    <w:rsid w:val="00C870F6"/>
    <w:rsid w:val="00C8721A"/>
    <w:rsid w:val="00C87459"/>
    <w:rsid w:val="00C87A4D"/>
    <w:rsid w:val="00C87BCF"/>
    <w:rsid w:val="00C9071C"/>
    <w:rsid w:val="00C90E99"/>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3A0"/>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5AD"/>
    <w:rsid w:val="00E97D80"/>
    <w:rsid w:val="00EA01A1"/>
    <w:rsid w:val="00EA1A60"/>
    <w:rsid w:val="00EA27D1"/>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365"/>
    <w:rsid w:val="00F04FE8"/>
    <w:rsid w:val="00F05055"/>
    <w:rsid w:val="00F05614"/>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0B3"/>
    <w:rsid w:val="00F33C46"/>
    <w:rsid w:val="00F35EC2"/>
    <w:rsid w:val="00F371F6"/>
    <w:rsid w:val="00F3724F"/>
    <w:rsid w:val="00F40BE2"/>
    <w:rsid w:val="00F40C6F"/>
    <w:rsid w:val="00F41F0A"/>
    <w:rsid w:val="00F43310"/>
    <w:rsid w:val="00F43F48"/>
    <w:rsid w:val="00F44567"/>
    <w:rsid w:val="00F448D5"/>
    <w:rsid w:val="00F44919"/>
    <w:rsid w:val="00F4602A"/>
    <w:rsid w:val="00F50EE5"/>
    <w:rsid w:val="00F52A15"/>
    <w:rsid w:val="00F52B50"/>
    <w:rsid w:val="00F5369B"/>
    <w:rsid w:val="00F576BE"/>
    <w:rsid w:val="00F60198"/>
    <w:rsid w:val="00F60999"/>
    <w:rsid w:val="00F60C2F"/>
    <w:rsid w:val="00F619F9"/>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B36"/>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2EE"/>
    <w:rsid w:val="00FF5541"/>
    <w:rsid w:val="00FF6099"/>
    <w:rsid w:val="00FF6FAD"/>
    <w:rsid w:val="0194352C"/>
    <w:rsid w:val="0196F76A"/>
    <w:rsid w:val="01BDC42A"/>
    <w:rsid w:val="02C0187F"/>
    <w:rsid w:val="036B12DA"/>
    <w:rsid w:val="050EE446"/>
    <w:rsid w:val="0540D164"/>
    <w:rsid w:val="05A30760"/>
    <w:rsid w:val="08840DFA"/>
    <w:rsid w:val="090538F4"/>
    <w:rsid w:val="092CE182"/>
    <w:rsid w:val="0ACC8C83"/>
    <w:rsid w:val="0BCE11ED"/>
    <w:rsid w:val="0CF978AE"/>
    <w:rsid w:val="0D5355F0"/>
    <w:rsid w:val="0DA52E82"/>
    <w:rsid w:val="0EC0C93D"/>
    <w:rsid w:val="0FA63D4F"/>
    <w:rsid w:val="10190F34"/>
    <w:rsid w:val="102F4914"/>
    <w:rsid w:val="117DFD25"/>
    <w:rsid w:val="13868CF9"/>
    <w:rsid w:val="1509CDF1"/>
    <w:rsid w:val="157847C9"/>
    <w:rsid w:val="172EF420"/>
    <w:rsid w:val="1810DC13"/>
    <w:rsid w:val="1BF3A29E"/>
    <w:rsid w:val="1C020427"/>
    <w:rsid w:val="1D366102"/>
    <w:rsid w:val="1E6084DA"/>
    <w:rsid w:val="1F09FF9A"/>
    <w:rsid w:val="1F75D744"/>
    <w:rsid w:val="20757DA3"/>
    <w:rsid w:val="22276F46"/>
    <w:rsid w:val="2259538D"/>
    <w:rsid w:val="24ABF6B6"/>
    <w:rsid w:val="259BA6A8"/>
    <w:rsid w:val="28D0DCEB"/>
    <w:rsid w:val="29F86D36"/>
    <w:rsid w:val="2B81204A"/>
    <w:rsid w:val="2D0ADDB7"/>
    <w:rsid w:val="2D28EF2B"/>
    <w:rsid w:val="2E4B2F4E"/>
    <w:rsid w:val="2FA882C8"/>
    <w:rsid w:val="30DDDE94"/>
    <w:rsid w:val="314F4E13"/>
    <w:rsid w:val="3424BFD6"/>
    <w:rsid w:val="34D979FC"/>
    <w:rsid w:val="36FA428C"/>
    <w:rsid w:val="395FE720"/>
    <w:rsid w:val="3AAEABD4"/>
    <w:rsid w:val="3B5BC492"/>
    <w:rsid w:val="3C489EE5"/>
    <w:rsid w:val="3D253449"/>
    <w:rsid w:val="3D912394"/>
    <w:rsid w:val="3DE2725A"/>
    <w:rsid w:val="3EBC9099"/>
    <w:rsid w:val="3F080A0C"/>
    <w:rsid w:val="3F9DE9EC"/>
    <w:rsid w:val="405F1624"/>
    <w:rsid w:val="41871E99"/>
    <w:rsid w:val="42492C10"/>
    <w:rsid w:val="435DB771"/>
    <w:rsid w:val="44C4FB68"/>
    <w:rsid w:val="44EDA85E"/>
    <w:rsid w:val="45B8E26B"/>
    <w:rsid w:val="47E464BF"/>
    <w:rsid w:val="47F2759D"/>
    <w:rsid w:val="48021B2A"/>
    <w:rsid w:val="4839F1BF"/>
    <w:rsid w:val="4937E6E7"/>
    <w:rsid w:val="4A2D4A7B"/>
    <w:rsid w:val="4A6546CA"/>
    <w:rsid w:val="4BA9B443"/>
    <w:rsid w:val="4C368314"/>
    <w:rsid w:val="52829B4D"/>
    <w:rsid w:val="528CCEC7"/>
    <w:rsid w:val="53B1C02A"/>
    <w:rsid w:val="55B6396C"/>
    <w:rsid w:val="56E6213B"/>
    <w:rsid w:val="5DCA3FBC"/>
    <w:rsid w:val="5F6FC7D3"/>
    <w:rsid w:val="5FBB6DC5"/>
    <w:rsid w:val="607F98EB"/>
    <w:rsid w:val="61B19371"/>
    <w:rsid w:val="61F49409"/>
    <w:rsid w:val="633B1024"/>
    <w:rsid w:val="63D4EEA5"/>
    <w:rsid w:val="64FDC43C"/>
    <w:rsid w:val="66409A19"/>
    <w:rsid w:val="66AF1FE6"/>
    <w:rsid w:val="67007EC4"/>
    <w:rsid w:val="67AFE684"/>
    <w:rsid w:val="68FDDFAD"/>
    <w:rsid w:val="6A09D80B"/>
    <w:rsid w:val="6C12393C"/>
    <w:rsid w:val="6CBECA43"/>
    <w:rsid w:val="6D388206"/>
    <w:rsid w:val="6F5721CB"/>
    <w:rsid w:val="71768D04"/>
    <w:rsid w:val="71A85DE9"/>
    <w:rsid w:val="73113064"/>
    <w:rsid w:val="738AB829"/>
    <w:rsid w:val="73D084CA"/>
    <w:rsid w:val="7404CFA4"/>
    <w:rsid w:val="744317CB"/>
    <w:rsid w:val="74D548F0"/>
    <w:rsid w:val="79012169"/>
    <w:rsid w:val="7993BF0B"/>
    <w:rsid w:val="7C7FBB97"/>
    <w:rsid w:val="7C8EDA6E"/>
    <w:rsid w:val="7CFBD186"/>
    <w:rsid w:val="7F077E13"/>
    <w:rsid w:val="7F9BF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RBI5PAMIO524-1616901215-26124</_dlc_DocId>
    <_dlc_DocIdUrl xmlns="71c5aaf6-e6ce-465b-b873-5148d2a4c105">
      <Url>https://nokia.sharepoint.com/sites/gxp/_layouts/15/DocIdRedir.aspx?ID=RBI5PAMIO524-1616901215-26124</Url>
      <Description>RBI5PAMIO524-1616901215-26124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3f2ce089-3858-4176-9a21-a30f9204848e"/>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3444</Words>
  <Characters>18356</Characters>
  <Application>Microsoft Office Word</Application>
  <DocSecurity>0</DocSecurity>
  <Lines>152</Lines>
  <Paragraphs>43</Paragraphs>
  <ScaleCrop>false</ScaleCrop>
  <Company>3GPP Support Team</Company>
  <LinksUpToDate>false</LinksUpToDate>
  <CharactersWithSpaces>21757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22</cp:revision>
  <cp:lastPrinted>1900-01-02T02:00:00Z</cp:lastPrinted>
  <dcterms:created xsi:type="dcterms:W3CDTF">2024-07-29T17:35:00Z</dcterms:created>
  <dcterms:modified xsi:type="dcterms:W3CDTF">2024-08-09T16:57:00Z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47eb10d1-8d7d-4147-8556-32321f3f71c0</vt:lpwstr>
  </property>
  <property fmtid="{D5CDD505-2E9C-101B-9397-08002B2CF9AE}" pid="23" name="MediaServiceImageTags">
    <vt:lpwstr/>
  </property>
</Properties>
</file>